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C4A44" w14:textId="430165D1" w:rsidR="009A024C" w:rsidRPr="00484DBF" w:rsidRDefault="009A024C" w:rsidP="009A024C">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937E5D">
        <w:rPr>
          <w:noProof w:val="0"/>
          <w:sz w:val="24"/>
          <w:szCs w:val="24"/>
        </w:rPr>
        <w:t>5</w:t>
      </w:r>
      <w:r w:rsidR="00053B92">
        <w:rPr>
          <w:noProof w:val="0"/>
          <w:sz w:val="24"/>
          <w:szCs w:val="24"/>
        </w:rPr>
        <w:t>-</w:t>
      </w:r>
      <w:r w:rsidRPr="0D18D305">
        <w:rPr>
          <w:noProof w:val="0"/>
          <w:sz w:val="24"/>
          <w:szCs w:val="24"/>
        </w:rPr>
        <w:t>e</w:t>
      </w:r>
      <w:r>
        <w:tab/>
      </w:r>
      <w:r w:rsidRPr="0D18D305">
        <w:rPr>
          <w:noProof w:val="0"/>
          <w:sz w:val="24"/>
          <w:szCs w:val="24"/>
        </w:rPr>
        <w:t>R3-</w:t>
      </w:r>
      <w:r w:rsidR="00933F6D">
        <w:rPr>
          <w:noProof w:val="0"/>
          <w:sz w:val="24"/>
          <w:szCs w:val="24"/>
        </w:rPr>
        <w:t>22</w:t>
      </w:r>
      <w:r w:rsidR="00385892">
        <w:rPr>
          <w:noProof w:val="0"/>
          <w:sz w:val="24"/>
          <w:szCs w:val="24"/>
        </w:rPr>
        <w:t>2146</w:t>
      </w:r>
    </w:p>
    <w:bookmarkEnd w:id="0"/>
    <w:p w14:paraId="243A1FF2" w14:textId="6853C384" w:rsidR="009A024C" w:rsidRPr="00484DBF" w:rsidRDefault="00933F6D" w:rsidP="009A024C">
      <w:pPr>
        <w:pStyle w:val="Header"/>
        <w:tabs>
          <w:tab w:val="left" w:pos="2410"/>
        </w:tabs>
        <w:rPr>
          <w:rFonts w:eastAsia="MS Mincho"/>
          <w:sz w:val="24"/>
          <w:szCs w:val="24"/>
        </w:rPr>
      </w:pPr>
      <w:r>
        <w:rPr>
          <w:rFonts w:eastAsia="MS Mincho"/>
          <w:sz w:val="24"/>
          <w:szCs w:val="24"/>
        </w:rPr>
        <w:t xml:space="preserve">Electronic meeting </w:t>
      </w:r>
      <w:r w:rsidR="0027687C">
        <w:rPr>
          <w:rFonts w:eastAsia="MS Mincho"/>
          <w:sz w:val="24"/>
          <w:szCs w:val="24"/>
        </w:rPr>
        <w:t xml:space="preserve">21 February </w:t>
      </w:r>
      <w:r w:rsidR="009A024C" w:rsidRPr="00903068">
        <w:rPr>
          <w:rFonts w:eastAsia="MS Mincho"/>
          <w:sz w:val="24"/>
          <w:szCs w:val="24"/>
        </w:rPr>
        <w:t>-</w:t>
      </w:r>
      <w:r w:rsidR="0027687C">
        <w:rPr>
          <w:rFonts w:eastAsia="MS Mincho"/>
          <w:sz w:val="24"/>
          <w:szCs w:val="24"/>
        </w:rPr>
        <w:t xml:space="preserve"> 3</w:t>
      </w:r>
      <w:r w:rsidR="009A024C" w:rsidRPr="00903068">
        <w:rPr>
          <w:rFonts w:eastAsia="MS Mincho"/>
          <w:sz w:val="24"/>
          <w:szCs w:val="24"/>
        </w:rPr>
        <w:t xml:space="preserve"> </w:t>
      </w:r>
      <w:r w:rsidR="0027687C">
        <w:rPr>
          <w:rFonts w:eastAsia="MS Mincho"/>
          <w:sz w:val="24"/>
          <w:szCs w:val="24"/>
        </w:rPr>
        <w:t>March</w:t>
      </w:r>
      <w:r w:rsidR="009A024C" w:rsidRPr="00903068">
        <w:rPr>
          <w:rFonts w:eastAsia="MS Mincho"/>
          <w:sz w:val="24"/>
          <w:szCs w:val="24"/>
        </w:rPr>
        <w:t xml:space="preserve"> 202</w:t>
      </w:r>
      <w:r w:rsidR="00053B92">
        <w:rPr>
          <w:rFonts w:eastAsia="MS Mincho"/>
          <w:sz w:val="24"/>
          <w:szCs w:val="24"/>
        </w:rPr>
        <w:t>2</w:t>
      </w:r>
    </w:p>
    <w:p w14:paraId="2B59E820" w14:textId="77777777" w:rsidR="00952130" w:rsidRPr="00B266B0" w:rsidRDefault="00952130" w:rsidP="00952130">
      <w:pPr>
        <w:pStyle w:val="Header"/>
        <w:rPr>
          <w:bCs w:val="0"/>
          <w:noProof w:val="0"/>
          <w:sz w:val="24"/>
        </w:rPr>
      </w:pPr>
    </w:p>
    <w:p w14:paraId="332AEB71" w14:textId="66E0EB8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B4399E">
        <w:rPr>
          <w:rFonts w:cs="Arial"/>
          <w:b/>
          <w:bCs/>
          <w:sz w:val="24"/>
          <w:lang w:eastAsia="ja-JP"/>
        </w:rPr>
        <w:t>13.</w:t>
      </w:r>
      <w:r w:rsidR="00B4399E">
        <w:rPr>
          <w:rFonts w:cs="Arial"/>
          <w:b/>
          <w:bCs/>
          <w:sz w:val="24"/>
          <w:lang w:eastAsia="ja-JP"/>
        </w:rPr>
        <w:t>4</w:t>
      </w:r>
      <w:r w:rsidRPr="00B4399E">
        <w:rPr>
          <w:rFonts w:cs="Arial"/>
          <w:b/>
          <w:bCs/>
          <w:sz w:val="24"/>
          <w:lang w:eastAsia="ja-JP"/>
        </w:rPr>
        <w:t>.</w:t>
      </w:r>
      <w:r w:rsidR="00B4399E">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41CC2802"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42029C" w:rsidRPr="0042029C">
        <w:rPr>
          <w:rFonts w:cs="Arial"/>
          <w:b/>
          <w:bCs/>
          <w:sz w:val="24"/>
        </w:rPr>
        <w:tab/>
        <w:t>(TP for TS38.473 BL CR) Resource multiplexing – F1AP enhancements</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17D188D2" w:rsidR="00933F6D" w:rsidRDefault="007721A8" w:rsidP="00933F6D">
      <w:pPr>
        <w:overflowPunct/>
        <w:autoSpaceDE/>
        <w:autoSpaceDN/>
        <w:adjustRightInd/>
        <w:spacing w:after="180"/>
        <w:jc w:val="left"/>
        <w:textAlignment w:val="auto"/>
        <w:rPr>
          <w:rFonts w:eastAsia="宋体" w:cs="Arial"/>
          <w:lang w:eastAsia="en-US"/>
        </w:rPr>
      </w:pPr>
      <w:r>
        <w:rPr>
          <w:rFonts w:eastAsia="宋体" w:cs="Arial"/>
          <w:lang w:eastAsia="en-US"/>
        </w:rPr>
        <w:t>RAN3#114bis progressed with the F1 specifications for enhancements related to resource configurations</w:t>
      </w:r>
      <w:r w:rsidR="00B4399E">
        <w:rPr>
          <w:rFonts w:eastAsia="宋体" w:cs="Arial"/>
          <w:lang w:eastAsia="en-US"/>
        </w:rPr>
        <w:t>, [1],[2]</w:t>
      </w:r>
      <w:r>
        <w:rPr>
          <w:rFonts w:eastAsia="宋体" w:cs="Arial"/>
          <w:lang w:eastAsia="en-US"/>
        </w:rPr>
        <w:t>. Following agreements were made</w:t>
      </w:r>
      <w:r w:rsidR="00B4399E">
        <w:rPr>
          <w:rFonts w:eastAsia="宋体" w:cs="Arial"/>
          <w:lang w:eastAsia="en-US"/>
        </w:rPr>
        <w:t>, [1]</w:t>
      </w:r>
      <w:r>
        <w:rPr>
          <w:rFonts w:eastAsia="宋体" w:cs="Arial"/>
          <w:lang w:eastAsia="en-US"/>
        </w:rPr>
        <w:t>:</w:t>
      </w:r>
    </w:p>
    <w:p w14:paraId="7658CB84"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 xml:space="preserve">Enhance the Intended TDD DL-UL Configuration IE and the </w:t>
      </w:r>
      <w:proofErr w:type="spellStart"/>
      <w:r w:rsidRPr="007721A8">
        <w:rPr>
          <w:rFonts w:ascii="Times New Roman" w:hAnsi="Times New Roman"/>
          <w:color w:val="00B050"/>
          <w:lang w:eastAsia="en-GB"/>
        </w:rPr>
        <w:t>gNB</w:t>
      </w:r>
      <w:proofErr w:type="spellEnd"/>
      <w:r w:rsidRPr="007721A8">
        <w:rPr>
          <w:rFonts w:ascii="Times New Roman" w:hAnsi="Times New Roman"/>
          <w:color w:val="00B050"/>
          <w:lang w:eastAsia="en-GB"/>
        </w:rPr>
        <w:t>-DU Cell Resource Configuration IE.</w:t>
      </w:r>
    </w:p>
    <w:p w14:paraId="47846DC1" w14:textId="77777777" w:rsidR="007721A8" w:rsidRPr="007721A8" w:rsidRDefault="007721A8" w:rsidP="007721A8">
      <w:pPr>
        <w:widowControl w:val="0"/>
        <w:spacing w:after="0"/>
        <w:ind w:left="562"/>
        <w:rPr>
          <w:rFonts w:ascii="Times New Roman" w:hAnsi="Times New Roman"/>
          <w:color w:val="00B050"/>
          <w:lang w:eastAsia="en-GB"/>
        </w:rPr>
      </w:pPr>
      <w:proofErr w:type="spellStart"/>
      <w:r w:rsidRPr="007721A8">
        <w:rPr>
          <w:rFonts w:ascii="Times New Roman" w:hAnsi="Times New Roman"/>
          <w:color w:val="00B050"/>
          <w:lang w:eastAsia="en-GB"/>
        </w:rPr>
        <w:t>gNB</w:t>
      </w:r>
      <w:proofErr w:type="spellEnd"/>
      <w:r w:rsidRPr="007721A8">
        <w:rPr>
          <w:rFonts w:ascii="Times New Roman" w:hAnsi="Times New Roman"/>
          <w:color w:val="00B050"/>
          <w:lang w:eastAsia="en-GB"/>
        </w:rPr>
        <w:t>-DU UE F1AP ID is used to identify the child IAB node.</w:t>
      </w:r>
    </w:p>
    <w:p w14:paraId="3E73670C"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 xml:space="preserve">Agree “Extension to Intended TDD DL-UL Configuration IE in Contribution R3-220590”. </w:t>
      </w:r>
    </w:p>
    <w:p w14:paraId="6C44FA58"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 xml:space="preserve">Extend GNB-DU RESOURCE CONFIGURATION message to capture the following new elements (as agreed by RAN1): The new info is added in the </w:t>
      </w:r>
      <w:proofErr w:type="spellStart"/>
      <w:r w:rsidRPr="007721A8">
        <w:rPr>
          <w:rFonts w:ascii="Times New Roman" w:hAnsi="Times New Roman"/>
          <w:color w:val="00B050"/>
          <w:lang w:eastAsia="en-GB"/>
        </w:rPr>
        <w:t>gNB</w:t>
      </w:r>
      <w:proofErr w:type="spellEnd"/>
      <w:r w:rsidRPr="007721A8">
        <w:rPr>
          <w:rFonts w:ascii="Times New Roman" w:hAnsi="Times New Roman"/>
          <w:color w:val="00B050"/>
          <w:lang w:eastAsia="en-GB"/>
        </w:rPr>
        <w:t>-DU Cell Resource Configuration IE.</w:t>
      </w:r>
    </w:p>
    <w:p w14:paraId="2D44EAA5"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ab/>
        <w:t xml:space="preserve">- Child-node’s frequency configuration, </w:t>
      </w:r>
    </w:p>
    <w:p w14:paraId="47EA8C57"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ab/>
        <w:t>- Parent-node’s DU cell resource configurations</w:t>
      </w:r>
    </w:p>
    <w:p w14:paraId="0C16BBA0"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ab/>
        <w:t xml:space="preserve">- DU cell resource configurations of the </w:t>
      </w:r>
      <w:proofErr w:type="spellStart"/>
      <w:r w:rsidRPr="007721A8">
        <w:rPr>
          <w:rFonts w:ascii="Times New Roman" w:hAnsi="Times New Roman"/>
          <w:color w:val="00B050"/>
          <w:lang w:eastAsia="en-GB"/>
        </w:rPr>
        <w:t>neighboring</w:t>
      </w:r>
      <w:proofErr w:type="spellEnd"/>
      <w:r w:rsidRPr="007721A8">
        <w:rPr>
          <w:rFonts w:ascii="Times New Roman" w:hAnsi="Times New Roman"/>
          <w:color w:val="00B050"/>
          <w:lang w:eastAsia="en-GB"/>
        </w:rPr>
        <w:t xml:space="preserve"> IAB-node(s)/donor(s)</w:t>
      </w:r>
    </w:p>
    <w:p w14:paraId="5F28B0AE" w14:textId="77777777" w:rsidR="007721A8" w:rsidRPr="007721A8" w:rsidRDefault="007721A8" w:rsidP="007721A8">
      <w:pPr>
        <w:widowControl w:val="0"/>
        <w:spacing w:after="0"/>
        <w:ind w:left="846" w:hanging="284"/>
        <w:rPr>
          <w:rFonts w:ascii="Times New Roman" w:hAnsi="Times New Roman"/>
          <w:color w:val="00B050"/>
          <w:lang w:eastAsia="en-GB"/>
        </w:rPr>
      </w:pPr>
      <w:r w:rsidRPr="007721A8">
        <w:rPr>
          <w:rFonts w:ascii="Times New Roman" w:hAnsi="Times New Roman"/>
          <w:color w:val="00B050"/>
          <w:lang w:eastAsia="en-GB"/>
        </w:rPr>
        <w:tab/>
        <w:t xml:space="preserve">- FFS on cell-specific/common configurations of the </w:t>
      </w:r>
      <w:proofErr w:type="spellStart"/>
      <w:r w:rsidRPr="007721A8">
        <w:rPr>
          <w:rFonts w:ascii="Times New Roman" w:hAnsi="Times New Roman"/>
          <w:color w:val="00B050"/>
          <w:lang w:eastAsia="en-GB"/>
        </w:rPr>
        <w:t>neighboring</w:t>
      </w:r>
      <w:proofErr w:type="spellEnd"/>
      <w:r w:rsidRPr="007721A8">
        <w:rPr>
          <w:rFonts w:ascii="Times New Roman" w:hAnsi="Times New Roman"/>
          <w:color w:val="00B050"/>
          <w:lang w:eastAsia="en-GB"/>
        </w:rPr>
        <w:t xml:space="preserve"> IAB-node(s)/donor(s), or peer parent nodes. This information may be added in an IE other than the </w:t>
      </w:r>
      <w:proofErr w:type="spellStart"/>
      <w:r w:rsidRPr="007721A8">
        <w:rPr>
          <w:rFonts w:ascii="Times New Roman" w:hAnsi="Times New Roman"/>
          <w:color w:val="00B050"/>
          <w:lang w:eastAsia="en-GB"/>
        </w:rPr>
        <w:t>gNB</w:t>
      </w:r>
      <w:proofErr w:type="spellEnd"/>
      <w:r w:rsidRPr="007721A8">
        <w:rPr>
          <w:rFonts w:ascii="Times New Roman" w:hAnsi="Times New Roman"/>
          <w:color w:val="00B050"/>
          <w:lang w:eastAsia="en-GB"/>
        </w:rPr>
        <w:t>-DU Cell Resource Configuration IE.</w:t>
      </w:r>
    </w:p>
    <w:p w14:paraId="370EEEF5"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 xml:space="preserve">Revert previous agreement and only use a new </w:t>
      </w:r>
      <w:proofErr w:type="spellStart"/>
      <w:r w:rsidRPr="007721A8">
        <w:rPr>
          <w:rFonts w:ascii="Times New Roman" w:hAnsi="Times New Roman"/>
          <w:color w:val="00B050"/>
          <w:lang w:eastAsia="en-GB"/>
        </w:rPr>
        <w:t>XnAP</w:t>
      </w:r>
      <w:proofErr w:type="spellEnd"/>
      <w:r w:rsidRPr="007721A8">
        <w:rPr>
          <w:rFonts w:ascii="Times New Roman" w:hAnsi="Times New Roman"/>
          <w:color w:val="00B050"/>
          <w:lang w:eastAsia="en-GB"/>
        </w:rPr>
        <w:t xml:space="preserve"> procedure for resource coordination.</w:t>
      </w:r>
    </w:p>
    <w:p w14:paraId="52F20E7C" w14:textId="77777777" w:rsidR="007721A8" w:rsidRPr="007721A8" w:rsidRDefault="007721A8" w:rsidP="007721A8">
      <w:pPr>
        <w:widowControl w:val="0"/>
        <w:spacing w:after="0"/>
        <w:ind w:left="562"/>
        <w:rPr>
          <w:rFonts w:ascii="Times New Roman" w:hAnsi="Times New Roman"/>
          <w:color w:val="00B050"/>
          <w:lang w:eastAsia="en-GB"/>
        </w:rPr>
      </w:pPr>
      <w:r w:rsidRPr="007721A8">
        <w:rPr>
          <w:rFonts w:ascii="Times New Roman" w:hAnsi="Times New Roman"/>
          <w:color w:val="00B050"/>
          <w:lang w:eastAsia="en-GB"/>
        </w:rPr>
        <w:t xml:space="preserve">Further discussion on the </w:t>
      </w:r>
      <w:proofErr w:type="spellStart"/>
      <w:r w:rsidRPr="007721A8">
        <w:rPr>
          <w:rFonts w:ascii="Times New Roman" w:hAnsi="Times New Roman"/>
          <w:color w:val="00B050"/>
          <w:lang w:eastAsia="en-GB"/>
        </w:rPr>
        <w:t>XnAP</w:t>
      </w:r>
      <w:proofErr w:type="spellEnd"/>
      <w:r w:rsidRPr="007721A8">
        <w:rPr>
          <w:rFonts w:ascii="Times New Roman" w:hAnsi="Times New Roman"/>
          <w:color w:val="00B050"/>
          <w:lang w:eastAsia="en-GB"/>
        </w:rPr>
        <w:t xml:space="preserve"> IE(s). R3-220590 is taken as baseline.</w:t>
      </w:r>
    </w:p>
    <w:p w14:paraId="2B2290F3" w14:textId="77777777" w:rsidR="007721A8" w:rsidRPr="007721A8" w:rsidRDefault="007721A8" w:rsidP="00B4399E">
      <w:pPr>
        <w:widowControl w:val="0"/>
        <w:ind w:left="561"/>
        <w:rPr>
          <w:rFonts w:ascii="Times New Roman" w:hAnsi="Times New Roman"/>
          <w:color w:val="00B050"/>
          <w:lang w:eastAsia="en-GB"/>
        </w:rPr>
      </w:pPr>
      <w:r w:rsidRPr="007721A8">
        <w:rPr>
          <w:rFonts w:ascii="Times New Roman" w:hAnsi="Times New Roman"/>
          <w:color w:val="00B050"/>
          <w:lang w:eastAsia="en-GB"/>
        </w:rPr>
        <w:t>Further discussion on the F1-AP IE(s). R3-220590 is taken as baseline.</w:t>
      </w:r>
    </w:p>
    <w:p w14:paraId="63E95BB5" w14:textId="33703F66" w:rsidR="005D4AE0" w:rsidRPr="00CA31D2" w:rsidRDefault="00B4399E" w:rsidP="00B4399E">
      <w:pPr>
        <w:jc w:val="left"/>
        <w:rPr>
          <w:lang w:val="en-US"/>
        </w:rPr>
      </w:pPr>
      <w:r>
        <w:rPr>
          <w:lang w:val="en-US"/>
        </w:rPr>
        <w:t xml:space="preserve">For the F1AP specification text modifications </w:t>
      </w:r>
      <w:r w:rsidRPr="00B4399E">
        <w:rPr>
          <w:lang w:val="en-US"/>
        </w:rPr>
        <w:t>R3-220590</w:t>
      </w:r>
      <w:r>
        <w:rPr>
          <w:lang w:val="en-US"/>
        </w:rPr>
        <w:t xml:space="preserve"> [3] was taken as the baseline. </w:t>
      </w:r>
      <w:r w:rsidR="005D4AE0">
        <w:rPr>
          <w:lang w:val="en-US"/>
        </w:rPr>
        <w:t xml:space="preserve">This contribution discusses </w:t>
      </w:r>
      <w:r>
        <w:rPr>
          <w:lang w:val="en-US"/>
        </w:rPr>
        <w:t xml:space="preserve">remaining </w:t>
      </w:r>
      <w:r w:rsidR="00AB43BB">
        <w:rPr>
          <w:lang w:val="en-US"/>
        </w:rPr>
        <w:t>open</w:t>
      </w:r>
      <w:r w:rsidR="005D4AE0">
        <w:rPr>
          <w:lang w:val="en-US"/>
        </w:rPr>
        <w:t xml:space="preserve"> issues</w:t>
      </w:r>
      <w:r>
        <w:rPr>
          <w:lang w:val="en-US"/>
        </w:rPr>
        <w:t xml:space="preserve"> and with related TPs for 38.473</w:t>
      </w:r>
      <w:r w:rsidR="005D4AE0">
        <w:rPr>
          <w:lang w:val="en-US"/>
        </w:rPr>
        <w:t>.</w:t>
      </w:r>
    </w:p>
    <w:p w14:paraId="169C0E12" w14:textId="4FB97AFF" w:rsidR="00E91E88" w:rsidRDefault="00B4399E" w:rsidP="00952130">
      <w:pPr>
        <w:pStyle w:val="Heading1"/>
      </w:pPr>
      <w:r>
        <w:t>Discussion</w:t>
      </w:r>
    </w:p>
    <w:p w14:paraId="48023BEC" w14:textId="4429C130" w:rsidR="00DE6BB6" w:rsidRDefault="00B4399E" w:rsidP="001B0A09">
      <w:r>
        <w:t>The structure of the baseline specification in [3] is ok. Following open items shall be concluded:</w:t>
      </w:r>
    </w:p>
    <w:p w14:paraId="45534369" w14:textId="1DA6BB6D" w:rsidR="00CE678A" w:rsidRPr="00CE678A" w:rsidRDefault="00CE678A" w:rsidP="00CE678A">
      <w:pPr>
        <w:rPr>
          <w:rFonts w:cs="Arial"/>
          <w:color w:val="000000" w:themeColor="text1"/>
          <w:u w:val="single"/>
          <w:lang w:eastAsia="ja-JP"/>
        </w:rPr>
      </w:pPr>
      <w:r w:rsidRPr="00CE678A">
        <w:rPr>
          <w:u w:val="single"/>
        </w:rPr>
        <w:t xml:space="preserve">RB set configuration: Value of </w:t>
      </w:r>
      <w:proofErr w:type="spellStart"/>
      <w:r w:rsidRPr="00CE678A">
        <w:rPr>
          <w:rFonts w:cs="Arial"/>
          <w:i/>
          <w:iCs/>
          <w:color w:val="000000" w:themeColor="text1"/>
          <w:u w:val="single"/>
          <w:lang w:eastAsia="ja-JP"/>
        </w:rPr>
        <w:t>maxnoofPhysicalResourceBlocks</w:t>
      </w:r>
      <w:proofErr w:type="spellEnd"/>
      <w:r w:rsidRPr="00CE678A">
        <w:rPr>
          <w:rFonts w:cs="Arial"/>
          <w:color w:val="000000" w:themeColor="text1"/>
          <w:u w:val="single"/>
          <w:lang w:eastAsia="ja-JP"/>
        </w:rPr>
        <w:t>:</w:t>
      </w:r>
    </w:p>
    <w:p w14:paraId="52156AF0" w14:textId="5BBC6F54" w:rsidR="00CE678A" w:rsidRDefault="0094245C" w:rsidP="00CE678A">
      <w:r>
        <w:t xml:space="preserve">The parameter is used to determine the initial RB index for the RB set. The largest value will be for the last RB set in the ascending order. However, the value of </w:t>
      </w:r>
      <w:proofErr w:type="spellStart"/>
      <w:r w:rsidRPr="3EC2788A">
        <w:rPr>
          <w:rFonts w:cs="Arial"/>
          <w:i/>
          <w:iCs/>
          <w:color w:val="000000" w:themeColor="text1"/>
          <w:lang w:eastAsia="ja-JP"/>
        </w:rPr>
        <w:t>maxnoofPhysicalResourceBlocks</w:t>
      </w:r>
      <w:proofErr w:type="spellEnd"/>
      <w:r>
        <w:t xml:space="preserve"> is already the value of 275. Even though the max value cannot be the initial RB set index, the existing constant value can be used.</w:t>
      </w:r>
    </w:p>
    <w:p w14:paraId="46A09489" w14:textId="2936F771" w:rsidR="00CE678A" w:rsidRPr="0094245C" w:rsidRDefault="00CE678A" w:rsidP="0094245C">
      <w:pPr>
        <w:rPr>
          <w:b/>
          <w:bCs/>
        </w:rPr>
      </w:pPr>
      <w:r w:rsidRPr="3EC2788A">
        <w:rPr>
          <w:b/>
          <w:bCs/>
        </w:rPr>
        <w:t>Proposal</w:t>
      </w:r>
      <w:r w:rsidR="0094245C" w:rsidRPr="3EC2788A">
        <w:rPr>
          <w:b/>
          <w:bCs/>
        </w:rPr>
        <w:t xml:space="preserve"> 1</w:t>
      </w:r>
      <w:r w:rsidRPr="3EC2788A">
        <w:rPr>
          <w:b/>
          <w:bCs/>
        </w:rPr>
        <w:t xml:space="preserve">: </w:t>
      </w:r>
      <w:bookmarkStart w:id="2" w:name="_Hlk95234356"/>
      <w:r w:rsidR="0094245C" w:rsidRPr="3EC2788A">
        <w:rPr>
          <w:b/>
          <w:bCs/>
        </w:rPr>
        <w:t xml:space="preserve">Remove the FFS for the value of </w:t>
      </w:r>
      <w:proofErr w:type="spellStart"/>
      <w:r w:rsidR="0094245C" w:rsidRPr="3EC2788A">
        <w:rPr>
          <w:rFonts w:cs="Arial"/>
          <w:b/>
          <w:bCs/>
          <w:i/>
          <w:iCs/>
          <w:color w:val="000000" w:themeColor="text1"/>
          <w:u w:val="single"/>
          <w:lang w:eastAsia="ja-JP"/>
        </w:rPr>
        <w:t>maxnoofPhysicalResourceBlocks</w:t>
      </w:r>
      <w:proofErr w:type="spellEnd"/>
      <w:r w:rsidR="0094245C" w:rsidRPr="3EC2788A">
        <w:rPr>
          <w:b/>
          <w:bCs/>
        </w:rPr>
        <w:t xml:space="preserve"> by setting it 275</w:t>
      </w:r>
      <w:bookmarkEnd w:id="2"/>
      <w:r w:rsidR="0094245C" w:rsidRPr="3EC2788A">
        <w:rPr>
          <w:b/>
          <w:bCs/>
        </w:rPr>
        <w:t>.</w:t>
      </w:r>
    </w:p>
    <w:p w14:paraId="67A1209E" w14:textId="0F775CC5" w:rsidR="00CE678A" w:rsidRPr="00B4399E" w:rsidRDefault="00CE678A" w:rsidP="001B0A09"/>
    <w:p w14:paraId="14CA5837" w14:textId="5C9F42A3" w:rsidR="00E91B69" w:rsidRPr="00CE678A" w:rsidRDefault="00E91B69" w:rsidP="00E91B69">
      <w:pPr>
        <w:rPr>
          <w:rFonts w:cs="Arial"/>
          <w:color w:val="000000" w:themeColor="text1"/>
          <w:u w:val="single"/>
          <w:lang w:eastAsia="ja-JP"/>
        </w:rPr>
      </w:pPr>
      <w:r>
        <w:rPr>
          <w:u w:val="single"/>
        </w:rPr>
        <w:t>Frequency-domain HSNA configuration</w:t>
      </w:r>
      <w:r w:rsidRPr="00CE678A">
        <w:rPr>
          <w:rFonts w:cs="Arial"/>
          <w:color w:val="000000" w:themeColor="text1"/>
          <w:u w:val="single"/>
          <w:lang w:eastAsia="ja-JP"/>
        </w:rPr>
        <w:t>:</w:t>
      </w:r>
    </w:p>
    <w:p w14:paraId="1F04FA74" w14:textId="581B872A" w:rsidR="00933F6D" w:rsidRDefault="00E91B69" w:rsidP="00E91B69">
      <w:r>
        <w:t>TP for</w:t>
      </w:r>
      <w:r w:rsidRPr="00E91B69">
        <w:t xml:space="preserve"> </w:t>
      </w:r>
      <w:proofErr w:type="spellStart"/>
      <w:r w:rsidRPr="00E91B69">
        <w:rPr>
          <w:i/>
          <w:iCs/>
        </w:rPr>
        <w:t>gNB</w:t>
      </w:r>
      <w:proofErr w:type="spellEnd"/>
      <w:r w:rsidRPr="00E91B69">
        <w:rPr>
          <w:i/>
          <w:iCs/>
        </w:rPr>
        <w:t>-DU Cell Resource Configuration</w:t>
      </w:r>
      <w:r>
        <w:t xml:space="preserve"> [3] includes editor’s node about possible conflict between TDM (Rel.16) and FDM HSNA configurations:</w:t>
      </w:r>
    </w:p>
    <w:p w14:paraId="2EB11B14" w14:textId="1923CDA9" w:rsidR="00E91B69" w:rsidRPr="00E91B69" w:rsidRDefault="00E91B69" w:rsidP="00E91B69">
      <w:pPr>
        <w:ind w:left="432"/>
        <w:rPr>
          <w:rFonts w:ascii="Times New Roman" w:hAnsi="Times New Roman"/>
          <w:i/>
          <w:iCs/>
        </w:rPr>
      </w:pPr>
      <w:r w:rsidRPr="3EC2788A">
        <w:rPr>
          <w:rFonts w:ascii="Times New Roman" w:hAnsi="Times New Roman"/>
          <w:i/>
          <w:iCs/>
        </w:rPr>
        <w:t>* editor’s note: it is yet to be finalized how to resolve the conflict when for a given slot index and an RB set, both HSNA Slot Configuration Item (i.e., Rel-16 time-domain HSNA), and Frequency-domain HSNA Slot Configuration item (i.e., Rel-17 frequency-domain HSNA) are configured.</w:t>
      </w:r>
    </w:p>
    <w:p w14:paraId="4DAC65C3" w14:textId="569185EE" w:rsidR="3EC2788A" w:rsidRDefault="3EC2788A" w:rsidP="3EC2788A">
      <w:pPr>
        <w:rPr>
          <w:highlight w:val="yellow"/>
        </w:rPr>
      </w:pPr>
      <w:r>
        <w:t>RAN1 had discussed possible rules in a conflict situation. However, RAN1 concluded not to specify any rules and appropriate behaviour was left for the IAB-node. Hence, it is suggested to remove the editor’s note from the TP</w:t>
      </w:r>
    </w:p>
    <w:p w14:paraId="71D14DA3" w14:textId="53AC792C" w:rsidR="00E91B69" w:rsidRPr="0094245C" w:rsidRDefault="00E91B69" w:rsidP="00E91B69">
      <w:pPr>
        <w:rPr>
          <w:b/>
          <w:bCs/>
        </w:rPr>
      </w:pPr>
      <w:r w:rsidRPr="3EC2788A">
        <w:rPr>
          <w:b/>
          <w:bCs/>
        </w:rPr>
        <w:t>Proposal 2: As there is no rule specified by RAN1</w:t>
      </w:r>
      <w:r w:rsidR="004E0736">
        <w:rPr>
          <w:b/>
          <w:bCs/>
        </w:rPr>
        <w:t xml:space="preserve"> </w:t>
      </w:r>
      <w:r w:rsidRPr="3EC2788A">
        <w:rPr>
          <w:b/>
          <w:bCs/>
        </w:rPr>
        <w:t xml:space="preserve">for conflict resolution, the editor’s note can be removed from the </w:t>
      </w:r>
      <w:proofErr w:type="spellStart"/>
      <w:r w:rsidRPr="3EC2788A">
        <w:rPr>
          <w:b/>
          <w:bCs/>
          <w:i/>
          <w:iCs/>
        </w:rPr>
        <w:t>g</w:t>
      </w:r>
      <w:r w:rsidR="3EC2788A" w:rsidRPr="3EC2788A">
        <w:rPr>
          <w:b/>
          <w:bCs/>
          <w:i/>
          <w:iCs/>
        </w:rPr>
        <w:t>NB</w:t>
      </w:r>
      <w:proofErr w:type="spellEnd"/>
      <w:r w:rsidR="3EC2788A" w:rsidRPr="3EC2788A">
        <w:rPr>
          <w:b/>
          <w:bCs/>
          <w:i/>
          <w:iCs/>
        </w:rPr>
        <w:t>-DU Cell Resource Configuration</w:t>
      </w:r>
      <w:r w:rsidR="3EC2788A" w:rsidRPr="3EC2788A">
        <w:rPr>
          <w:b/>
          <w:bCs/>
        </w:rPr>
        <w:t>.</w:t>
      </w:r>
    </w:p>
    <w:p w14:paraId="01E7CF27" w14:textId="1628690C" w:rsidR="3EC2788A" w:rsidRDefault="3EC2788A" w:rsidP="3EC2788A">
      <w:pPr>
        <w:rPr>
          <w:rFonts w:eastAsia="宋体"/>
          <w:b/>
          <w:bCs/>
        </w:rPr>
      </w:pPr>
    </w:p>
    <w:p w14:paraId="322E14DA" w14:textId="6C79AD49" w:rsidR="00E91B69" w:rsidRPr="00640941" w:rsidRDefault="00640941" w:rsidP="00E91B69">
      <w:pPr>
        <w:rPr>
          <w:u w:val="single"/>
        </w:rPr>
      </w:pPr>
      <w:r w:rsidRPr="00640941">
        <w:rPr>
          <w:u w:val="single"/>
        </w:rPr>
        <w:t>Peer DU Resource Configuration:</w:t>
      </w:r>
    </w:p>
    <w:p w14:paraId="12F9C408" w14:textId="05A97C78" w:rsidR="00640941" w:rsidRDefault="00640941" w:rsidP="00E91B69">
      <w:r>
        <w:lastRenderedPageBreak/>
        <w:t xml:space="preserve">The same configuration </w:t>
      </w:r>
      <w:r w:rsidR="0075636F">
        <w:t xml:space="preserve">IE </w:t>
      </w:r>
      <w:r>
        <w:t xml:space="preserve">is supposed to be used for both 1) exchanging resource configurations between Peer nodes (parents to DC connected IAB-MT) of DC nodes (MN and SN) as well as 2) </w:t>
      </w:r>
      <w:r w:rsidR="0075636F">
        <w:t xml:space="preserve">exchanging neighbour cell resource configurations for CLI mitigation purposes. </w:t>
      </w:r>
      <w:commentRangeStart w:id="3"/>
      <w:r w:rsidR="0075636F">
        <w:t xml:space="preserve">Current TP does not differentiate the two cases and the NR CGI does not tell that either; peer IAB-DU may not know the NR CGI of the other DC peer node. </w:t>
      </w:r>
      <w:r w:rsidR="002C3243">
        <w:t>This is relevant also to semi-static and/or cell common configurations, see P4/[3]</w:t>
      </w:r>
      <w:commentRangeEnd w:id="3"/>
      <w:r w:rsidR="002C3243">
        <w:rPr>
          <w:rStyle w:val="CommentReference"/>
        </w:rPr>
        <w:commentReference w:id="3"/>
      </w:r>
      <w:r w:rsidR="002C3243">
        <w:t xml:space="preserve">. </w:t>
      </w:r>
      <w:r w:rsidR="0075636F">
        <w:t>As the resolution</w:t>
      </w:r>
      <w:r w:rsidR="00B9114A">
        <w:t>,</w:t>
      </w:r>
      <w:r w:rsidR="0075636F">
        <w:t xml:space="preserve"> it is proposed to add information to indicate whether the neighbour information is related to DC peer node.</w:t>
      </w:r>
    </w:p>
    <w:p w14:paraId="2BD70707" w14:textId="3A6C896E" w:rsidR="0075636F" w:rsidRPr="0075636F" w:rsidRDefault="0075636F" w:rsidP="00E91B69">
      <w:pPr>
        <w:rPr>
          <w:b/>
          <w:bCs/>
        </w:rPr>
      </w:pPr>
      <w:r w:rsidRPr="0075636F">
        <w:rPr>
          <w:b/>
          <w:bCs/>
        </w:rPr>
        <w:t xml:space="preserve">Proposal 3. The neighbour cell information of the GNB-DU </w:t>
      </w:r>
      <w:r w:rsidRPr="0075636F">
        <w:rPr>
          <w:b/>
          <w:bCs/>
          <w:caps/>
        </w:rPr>
        <w:t>resource configuration</w:t>
      </w:r>
      <w:r w:rsidRPr="0075636F">
        <w:rPr>
          <w:b/>
          <w:bCs/>
        </w:rPr>
        <w:t xml:space="preserve"> message in the TP to include indication whether pertaining DC peer node.</w:t>
      </w:r>
    </w:p>
    <w:p w14:paraId="7B1779A5" w14:textId="77777777" w:rsidR="00933F6D" w:rsidRPr="00DE6BB6" w:rsidRDefault="00933F6D" w:rsidP="001B0A09">
      <w:pPr>
        <w:rPr>
          <w:b/>
          <w:bCs/>
        </w:rPr>
      </w:pPr>
    </w:p>
    <w:p w14:paraId="05E4427C" w14:textId="2A7DB280" w:rsidR="00952130" w:rsidRDefault="00952130" w:rsidP="00952130">
      <w:pPr>
        <w:pStyle w:val="Heading1"/>
      </w:pPr>
      <w:r>
        <w:t>References</w:t>
      </w:r>
    </w:p>
    <w:p w14:paraId="0591A952" w14:textId="339F4814" w:rsidR="00933F6D" w:rsidRDefault="00933F6D" w:rsidP="00933F6D">
      <w:r>
        <w:t xml:space="preserve">[1] </w:t>
      </w:r>
      <w:r w:rsidR="007721A8">
        <w:t xml:space="preserve">R3-22xxxx, </w:t>
      </w:r>
      <w:r w:rsidR="007721A8" w:rsidRPr="007721A8">
        <w:rPr>
          <w:i/>
          <w:iCs/>
        </w:rPr>
        <w:t>Report of 3GPP TSG RAN3 meeting #114bis-e</w:t>
      </w:r>
    </w:p>
    <w:p w14:paraId="321E47EA" w14:textId="43BAB0C7" w:rsidR="00B4399E" w:rsidRDefault="00933F6D" w:rsidP="00933F6D">
      <w:r>
        <w:t xml:space="preserve">[2] </w:t>
      </w:r>
      <w:r w:rsidR="00B4399E" w:rsidRPr="00B4399E">
        <w:t>R3-221054</w:t>
      </w:r>
      <w:r w:rsidR="00B4399E">
        <w:t xml:space="preserve">, </w:t>
      </w:r>
      <w:r w:rsidR="00B4399E" w:rsidRPr="00B4399E">
        <w:rPr>
          <w:i/>
          <w:iCs/>
        </w:rPr>
        <w:t>CB: # 1307_IAB_Res_Multiplex - Summary of email discussion</w:t>
      </w:r>
    </w:p>
    <w:p w14:paraId="333592A5" w14:textId="7A77404F" w:rsidR="00933F6D" w:rsidRDefault="003F0272" w:rsidP="00933F6D">
      <w:pPr>
        <w:rPr>
          <w:i/>
          <w:iCs/>
        </w:rPr>
      </w:pPr>
      <w:r>
        <w:t xml:space="preserve">[3] </w:t>
      </w:r>
      <w:r w:rsidR="00933F6D">
        <w:t xml:space="preserve">R3-22xxxx was R3-220590, </w:t>
      </w:r>
      <w:r w:rsidR="00933F6D" w:rsidRPr="00933F6D">
        <w:rPr>
          <w:i/>
          <w:iCs/>
        </w:rPr>
        <w:t>PHY layer configuration for Rel-17 IAB</w:t>
      </w:r>
    </w:p>
    <w:p w14:paraId="2F17FB1C" w14:textId="64325BB0" w:rsidR="00CE678A" w:rsidRDefault="00CE678A">
      <w:pPr>
        <w:overflowPunct/>
        <w:autoSpaceDE/>
        <w:autoSpaceDN/>
        <w:adjustRightInd/>
        <w:spacing w:after="0"/>
        <w:jc w:val="left"/>
        <w:textAlignment w:val="auto"/>
      </w:pPr>
      <w:r>
        <w:br w:type="page"/>
      </w:r>
    </w:p>
    <w:p w14:paraId="7AF467DE" w14:textId="77777777" w:rsidR="00B4399E" w:rsidRDefault="00B4399E" w:rsidP="00933F6D"/>
    <w:p w14:paraId="4ADDBD37" w14:textId="01743C4C" w:rsidR="00B4399E" w:rsidRDefault="00B4399E" w:rsidP="00B4399E">
      <w:pPr>
        <w:pStyle w:val="Heading1"/>
      </w:pPr>
      <w:r>
        <w:t>Annex I: TPs for the proposed changes</w:t>
      </w:r>
    </w:p>
    <w:p w14:paraId="05AFE4CE" w14:textId="5ED283CE" w:rsidR="00460F31" w:rsidRDefault="00460F31" w:rsidP="00460F31">
      <w:r w:rsidRPr="00073ABD">
        <w:rPr>
          <w:rFonts w:ascii="Times New Roman" w:eastAsia="宋体" w:hAnsi="Times New Roman"/>
          <w:highlight w:val="yellow"/>
          <w:lang w:val="en-US"/>
        </w:rPr>
        <w:t>----------------------</w:t>
      </w:r>
      <w:r>
        <w:rPr>
          <w:rFonts w:ascii="Times New Roman" w:eastAsia="宋体" w:hAnsi="Times New Roman"/>
          <w:highlight w:val="yellow"/>
          <w:lang w:val="en-US"/>
        </w:rPr>
        <w:t xml:space="preserve"> First</w:t>
      </w:r>
      <w:r w:rsidRPr="00073ABD">
        <w:rPr>
          <w:rFonts w:ascii="Times New Roman" w:eastAsia="宋体" w:hAnsi="Times New Roman"/>
          <w:highlight w:val="yellow"/>
          <w:lang w:val="en-US"/>
        </w:rPr>
        <w:t xml:space="preserve"> change ---</w:t>
      </w:r>
      <w:r>
        <w:rPr>
          <w:rFonts w:ascii="Times New Roman" w:eastAsia="宋体" w:hAnsi="Times New Roman"/>
          <w:highlight w:val="yellow"/>
          <w:lang w:val="en-US"/>
        </w:rPr>
        <w:t xml:space="preserve"> M</w:t>
      </w:r>
      <w:r w:rsidRPr="00460F31">
        <w:rPr>
          <w:rFonts w:ascii="Times New Roman" w:eastAsia="宋体" w:hAnsi="Times New Roman"/>
          <w:highlight w:val="yellow"/>
          <w:lang w:val="en-US"/>
        </w:rPr>
        <w:t xml:space="preserve">aximum value of </w:t>
      </w:r>
      <w:proofErr w:type="spellStart"/>
      <w:r w:rsidRPr="00460F31">
        <w:rPr>
          <w:rFonts w:ascii="Times New Roman" w:eastAsia="宋体" w:hAnsi="Times New Roman"/>
          <w:i/>
          <w:iCs/>
          <w:highlight w:val="yellow"/>
          <w:lang w:val="en-US"/>
        </w:rPr>
        <w:t>maxnoofPhysicalResourceBlocks</w:t>
      </w:r>
      <w:proofErr w:type="spellEnd"/>
      <w:r>
        <w:rPr>
          <w:rFonts w:ascii="Times New Roman" w:eastAsia="宋体" w:hAnsi="Times New Roman"/>
          <w:highlight w:val="yellow"/>
          <w:lang w:val="en-US"/>
        </w:rPr>
        <w:t xml:space="preserve"> </w:t>
      </w:r>
      <w:r w:rsidRPr="00073ABD">
        <w:rPr>
          <w:rFonts w:ascii="Times New Roman" w:eastAsia="宋体" w:hAnsi="Times New Roman"/>
          <w:highlight w:val="yellow"/>
          <w:lang w:val="en-US"/>
        </w:rPr>
        <w:t>-------------------</w:t>
      </w:r>
    </w:p>
    <w:p w14:paraId="5FD634B0" w14:textId="77777777" w:rsidR="001B1C7B" w:rsidRPr="003A3889" w:rsidRDefault="001B1C7B" w:rsidP="001B1C7B">
      <w:pPr>
        <w:jc w:val="center"/>
      </w:pPr>
    </w:p>
    <w:p w14:paraId="26C8BE2A" w14:textId="7D897DA6" w:rsidR="00BE3C93" w:rsidRPr="00EA5FA7" w:rsidRDefault="00BE3C93" w:rsidP="00BE3C93">
      <w:pPr>
        <w:pStyle w:val="Heading4"/>
        <w:numPr>
          <w:ilvl w:val="0"/>
          <w:numId w:val="0"/>
        </w:numPr>
      </w:pPr>
      <w:r w:rsidRPr="00EA5FA7">
        <w:t>9.3.1.</w:t>
      </w:r>
      <w:r>
        <w:t>x</w:t>
      </w:r>
      <w:r>
        <w:t>x</w:t>
      </w:r>
      <w:r>
        <w:t xml:space="preserve"> </w:t>
      </w:r>
      <w:r w:rsidRPr="00EA5FA7">
        <w:tab/>
      </w:r>
      <w:r>
        <w:t>RB Set Configuration</w:t>
      </w:r>
    </w:p>
    <w:p w14:paraId="7E341ECE" w14:textId="77777777" w:rsidR="00BE3C93" w:rsidRPr="00EA5FA7" w:rsidRDefault="00BE3C93" w:rsidP="00BE3C93">
      <w:pPr>
        <w:rPr>
          <w:lang w:eastAsia="ja-JP"/>
        </w:rPr>
      </w:pPr>
      <w:r w:rsidRPr="00EA5FA7">
        <w:rPr>
          <w:lang w:eastAsia="ja-JP"/>
        </w:rPr>
        <w:t xml:space="preserve">This IE contains the </w:t>
      </w:r>
      <w:r>
        <w:rPr>
          <w:lang w:eastAsia="ja-JP"/>
        </w:rPr>
        <w:t>RB Set Configuration</w:t>
      </w:r>
      <w:r w:rsidRPr="00EA5FA7">
        <w:rPr>
          <w:lang w:eastAsia="ja-JP"/>
        </w:rPr>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E3C93" w:rsidRPr="00A05EC5" w14:paraId="3BCFEF5A" w14:textId="77777777" w:rsidTr="00D72EFD">
        <w:trPr>
          <w:jc w:val="center"/>
        </w:trPr>
        <w:tc>
          <w:tcPr>
            <w:tcW w:w="2160" w:type="dxa"/>
          </w:tcPr>
          <w:p w14:paraId="308EC4F7" w14:textId="77777777" w:rsidR="00BE3C93" w:rsidRPr="00A05EC5" w:rsidRDefault="00BE3C93" w:rsidP="00D72EFD">
            <w:pPr>
              <w:pStyle w:val="TAH"/>
              <w:rPr>
                <w:lang w:eastAsia="ja-JP"/>
              </w:rPr>
            </w:pPr>
            <w:r w:rsidRPr="00A05EC5">
              <w:rPr>
                <w:lang w:eastAsia="ja-JP"/>
              </w:rPr>
              <w:t>IE/Group Name</w:t>
            </w:r>
          </w:p>
        </w:tc>
        <w:tc>
          <w:tcPr>
            <w:tcW w:w="1080" w:type="dxa"/>
          </w:tcPr>
          <w:p w14:paraId="70270295" w14:textId="77777777" w:rsidR="00BE3C93" w:rsidRPr="00A05EC5" w:rsidRDefault="00BE3C93" w:rsidP="00D72EFD">
            <w:pPr>
              <w:pStyle w:val="TAH"/>
              <w:rPr>
                <w:lang w:eastAsia="ja-JP"/>
              </w:rPr>
            </w:pPr>
            <w:r w:rsidRPr="00A05EC5">
              <w:rPr>
                <w:lang w:eastAsia="ja-JP"/>
              </w:rPr>
              <w:t>Presence</w:t>
            </w:r>
          </w:p>
        </w:tc>
        <w:tc>
          <w:tcPr>
            <w:tcW w:w="1080" w:type="dxa"/>
          </w:tcPr>
          <w:p w14:paraId="239AF994" w14:textId="77777777" w:rsidR="00BE3C93" w:rsidRPr="00A05EC5" w:rsidRDefault="00BE3C93" w:rsidP="00D72EFD">
            <w:pPr>
              <w:pStyle w:val="TAH"/>
              <w:rPr>
                <w:lang w:eastAsia="ja-JP"/>
              </w:rPr>
            </w:pPr>
            <w:r w:rsidRPr="00A05EC5">
              <w:rPr>
                <w:lang w:eastAsia="ja-JP"/>
              </w:rPr>
              <w:t>Range</w:t>
            </w:r>
          </w:p>
        </w:tc>
        <w:tc>
          <w:tcPr>
            <w:tcW w:w="1512" w:type="dxa"/>
          </w:tcPr>
          <w:p w14:paraId="0B656887" w14:textId="77777777" w:rsidR="00BE3C93" w:rsidRPr="00A05EC5" w:rsidRDefault="00BE3C93" w:rsidP="00D72EFD">
            <w:pPr>
              <w:pStyle w:val="TAH"/>
              <w:rPr>
                <w:lang w:eastAsia="ja-JP"/>
              </w:rPr>
            </w:pPr>
            <w:r w:rsidRPr="00A05EC5">
              <w:rPr>
                <w:lang w:eastAsia="ja-JP"/>
              </w:rPr>
              <w:t>IE type and reference</w:t>
            </w:r>
          </w:p>
        </w:tc>
        <w:tc>
          <w:tcPr>
            <w:tcW w:w="1728" w:type="dxa"/>
          </w:tcPr>
          <w:p w14:paraId="4C67BAA4" w14:textId="77777777" w:rsidR="00BE3C93" w:rsidRPr="00A05EC5" w:rsidRDefault="00BE3C93" w:rsidP="00D72EFD">
            <w:pPr>
              <w:pStyle w:val="TAH"/>
              <w:rPr>
                <w:lang w:eastAsia="ja-JP"/>
              </w:rPr>
            </w:pPr>
            <w:r w:rsidRPr="00A05EC5">
              <w:rPr>
                <w:lang w:eastAsia="ja-JP"/>
              </w:rPr>
              <w:t>Semantics description</w:t>
            </w:r>
          </w:p>
        </w:tc>
        <w:tc>
          <w:tcPr>
            <w:tcW w:w="1080" w:type="dxa"/>
          </w:tcPr>
          <w:p w14:paraId="426FF6E0" w14:textId="77777777" w:rsidR="00BE3C93" w:rsidRPr="00A05EC5" w:rsidRDefault="00BE3C93" w:rsidP="00D72EFD">
            <w:pPr>
              <w:pStyle w:val="TAH"/>
              <w:rPr>
                <w:lang w:eastAsia="ja-JP"/>
              </w:rPr>
            </w:pPr>
            <w:r w:rsidRPr="00A05EC5">
              <w:rPr>
                <w:lang w:eastAsia="ja-JP"/>
              </w:rPr>
              <w:t>Criticality</w:t>
            </w:r>
          </w:p>
        </w:tc>
        <w:tc>
          <w:tcPr>
            <w:tcW w:w="1080" w:type="dxa"/>
          </w:tcPr>
          <w:p w14:paraId="5C5ECC49" w14:textId="77777777" w:rsidR="00BE3C93" w:rsidRPr="00A05EC5" w:rsidRDefault="00BE3C93" w:rsidP="00D72EFD">
            <w:pPr>
              <w:pStyle w:val="TAH"/>
              <w:rPr>
                <w:lang w:eastAsia="ja-JP"/>
              </w:rPr>
            </w:pPr>
            <w:r w:rsidRPr="00A05EC5">
              <w:rPr>
                <w:lang w:eastAsia="ja-JP"/>
              </w:rPr>
              <w:t>Assigned Criticality</w:t>
            </w:r>
          </w:p>
        </w:tc>
      </w:tr>
      <w:tr w:rsidR="00BE3C93" w:rsidRPr="00A05EC5" w14:paraId="1BAFFC07" w14:textId="77777777" w:rsidTr="00D72EFD">
        <w:trPr>
          <w:jc w:val="center"/>
        </w:trPr>
        <w:tc>
          <w:tcPr>
            <w:tcW w:w="2160" w:type="dxa"/>
            <w:shd w:val="clear" w:color="auto" w:fill="auto"/>
          </w:tcPr>
          <w:p w14:paraId="331E1993" w14:textId="77777777" w:rsidR="00BE3C93" w:rsidRPr="00A05EC5" w:rsidRDefault="00BE3C93" w:rsidP="00D72EFD">
            <w:pPr>
              <w:pStyle w:val="TAL"/>
              <w:rPr>
                <w:rFonts w:cs="Arial"/>
                <w:szCs w:val="18"/>
                <w:lang w:eastAsia="ja-JP"/>
              </w:rPr>
            </w:pPr>
            <w:r w:rsidRPr="00A05EC5">
              <w:rPr>
                <w:rFonts w:cs="Arial"/>
                <w:szCs w:val="18"/>
                <w:lang w:eastAsia="ja-JP"/>
              </w:rPr>
              <w:t>Subcarrier Spacing</w:t>
            </w:r>
          </w:p>
        </w:tc>
        <w:tc>
          <w:tcPr>
            <w:tcW w:w="1080" w:type="dxa"/>
            <w:shd w:val="clear" w:color="auto" w:fill="auto"/>
          </w:tcPr>
          <w:p w14:paraId="24C7F9FD" w14:textId="77777777" w:rsidR="00BE3C93" w:rsidRPr="00A05EC5" w:rsidRDefault="00BE3C93" w:rsidP="00D72EFD">
            <w:pPr>
              <w:pStyle w:val="TAL"/>
              <w:rPr>
                <w:lang w:eastAsia="ja-JP"/>
              </w:rPr>
            </w:pPr>
            <w:r w:rsidRPr="00A05EC5">
              <w:rPr>
                <w:lang w:eastAsia="ja-JP"/>
              </w:rPr>
              <w:t>M</w:t>
            </w:r>
          </w:p>
        </w:tc>
        <w:tc>
          <w:tcPr>
            <w:tcW w:w="1080" w:type="dxa"/>
            <w:shd w:val="clear" w:color="auto" w:fill="auto"/>
          </w:tcPr>
          <w:p w14:paraId="26CE33BB" w14:textId="77777777" w:rsidR="00BE3C93" w:rsidRPr="00A05EC5" w:rsidRDefault="00BE3C93" w:rsidP="00D72EFD">
            <w:pPr>
              <w:pStyle w:val="TAL"/>
              <w:rPr>
                <w:i/>
                <w:lang w:eastAsia="ja-JP"/>
              </w:rPr>
            </w:pPr>
          </w:p>
        </w:tc>
        <w:tc>
          <w:tcPr>
            <w:tcW w:w="1512" w:type="dxa"/>
            <w:shd w:val="clear" w:color="auto" w:fill="auto"/>
          </w:tcPr>
          <w:p w14:paraId="4FA35816" w14:textId="77777777" w:rsidR="00BE3C93" w:rsidRPr="00A05EC5" w:rsidRDefault="00BE3C93" w:rsidP="00D72EFD">
            <w:pPr>
              <w:pStyle w:val="TAL"/>
              <w:rPr>
                <w:lang w:eastAsia="ja-JP"/>
              </w:rPr>
            </w:pPr>
            <w:r w:rsidRPr="00A05EC5">
              <w:rPr>
                <w:lang w:eastAsia="ja-JP"/>
              </w:rPr>
              <w:t>ENUMERATED (kHz15, kHz30, kHz60, kHz120, kHz240, spare3, spare2, spare1, …)</w:t>
            </w:r>
          </w:p>
        </w:tc>
        <w:tc>
          <w:tcPr>
            <w:tcW w:w="1728" w:type="dxa"/>
            <w:shd w:val="clear" w:color="auto" w:fill="auto"/>
          </w:tcPr>
          <w:p w14:paraId="487724F3" w14:textId="77777777" w:rsidR="00BE3C93" w:rsidRPr="00A05EC5" w:rsidRDefault="00BE3C93" w:rsidP="00D72EFD">
            <w:pPr>
              <w:pStyle w:val="TAL"/>
              <w:rPr>
                <w:lang w:eastAsia="ja-JP"/>
              </w:rPr>
            </w:pPr>
            <w:r w:rsidRPr="00A05EC5">
              <w:rPr>
                <w:lang w:eastAsia="ja-JP"/>
              </w:rPr>
              <w:t>Subcarrier spacing used as reference for the RB set configuration.</w:t>
            </w:r>
          </w:p>
        </w:tc>
        <w:tc>
          <w:tcPr>
            <w:tcW w:w="1080" w:type="dxa"/>
            <w:shd w:val="clear" w:color="auto" w:fill="auto"/>
          </w:tcPr>
          <w:p w14:paraId="1DD159C4" w14:textId="77777777" w:rsidR="00BE3C93" w:rsidRPr="00A05EC5" w:rsidRDefault="00BE3C93" w:rsidP="00D72EFD">
            <w:pPr>
              <w:pStyle w:val="TAC"/>
              <w:rPr>
                <w:lang w:eastAsia="ja-JP"/>
              </w:rPr>
            </w:pPr>
          </w:p>
        </w:tc>
        <w:tc>
          <w:tcPr>
            <w:tcW w:w="1080" w:type="dxa"/>
            <w:shd w:val="clear" w:color="auto" w:fill="auto"/>
          </w:tcPr>
          <w:p w14:paraId="036D85BB" w14:textId="77777777" w:rsidR="00BE3C93" w:rsidRPr="00A05EC5" w:rsidRDefault="00BE3C93" w:rsidP="00D72EFD">
            <w:pPr>
              <w:pStyle w:val="TAC"/>
              <w:rPr>
                <w:lang w:eastAsia="ja-JP"/>
              </w:rPr>
            </w:pPr>
          </w:p>
        </w:tc>
      </w:tr>
      <w:tr w:rsidR="00BE3C93" w:rsidRPr="00A05EC5" w14:paraId="61F1495E" w14:textId="77777777" w:rsidTr="00D72EFD">
        <w:trPr>
          <w:jc w:val="center"/>
        </w:trPr>
        <w:tc>
          <w:tcPr>
            <w:tcW w:w="2160" w:type="dxa"/>
            <w:shd w:val="clear" w:color="auto" w:fill="auto"/>
          </w:tcPr>
          <w:p w14:paraId="496448A6" w14:textId="77777777" w:rsidR="00BE3C93" w:rsidRPr="00A05EC5" w:rsidRDefault="00BE3C93" w:rsidP="00D72EFD">
            <w:pPr>
              <w:pStyle w:val="TAL"/>
              <w:rPr>
                <w:rFonts w:cs="Arial"/>
                <w:szCs w:val="18"/>
                <w:lang w:eastAsia="ja-JP"/>
              </w:rPr>
            </w:pPr>
            <w:r w:rsidRPr="00A05EC5">
              <w:rPr>
                <w:rFonts w:cs="Arial"/>
                <w:szCs w:val="18"/>
                <w:lang w:eastAsia="ja-JP"/>
              </w:rPr>
              <w:t>RB Set Size</w:t>
            </w:r>
          </w:p>
        </w:tc>
        <w:tc>
          <w:tcPr>
            <w:tcW w:w="1080" w:type="dxa"/>
            <w:shd w:val="clear" w:color="auto" w:fill="auto"/>
          </w:tcPr>
          <w:p w14:paraId="2743D34F" w14:textId="77777777" w:rsidR="00BE3C93" w:rsidRPr="00A05EC5" w:rsidRDefault="00BE3C93" w:rsidP="00D72EFD">
            <w:pPr>
              <w:pStyle w:val="TAL"/>
              <w:rPr>
                <w:lang w:eastAsia="ja-JP"/>
              </w:rPr>
            </w:pPr>
            <w:r w:rsidRPr="00A05EC5">
              <w:rPr>
                <w:lang w:eastAsia="ja-JP"/>
              </w:rPr>
              <w:t>M</w:t>
            </w:r>
          </w:p>
        </w:tc>
        <w:tc>
          <w:tcPr>
            <w:tcW w:w="1080" w:type="dxa"/>
            <w:shd w:val="clear" w:color="auto" w:fill="auto"/>
          </w:tcPr>
          <w:p w14:paraId="700E50B8" w14:textId="77777777" w:rsidR="00BE3C93" w:rsidRPr="00A05EC5" w:rsidRDefault="00BE3C93" w:rsidP="00D72EFD">
            <w:pPr>
              <w:pStyle w:val="TAL"/>
              <w:rPr>
                <w:i/>
                <w:lang w:eastAsia="ja-JP"/>
              </w:rPr>
            </w:pPr>
          </w:p>
        </w:tc>
        <w:tc>
          <w:tcPr>
            <w:tcW w:w="1512" w:type="dxa"/>
            <w:shd w:val="clear" w:color="auto" w:fill="auto"/>
          </w:tcPr>
          <w:p w14:paraId="703B8692" w14:textId="77777777" w:rsidR="00BE3C93" w:rsidRPr="00A05EC5" w:rsidRDefault="00BE3C93" w:rsidP="00D72EFD">
            <w:pPr>
              <w:pStyle w:val="TAL"/>
              <w:rPr>
                <w:lang w:eastAsia="ja-JP"/>
              </w:rPr>
            </w:pPr>
            <w:r w:rsidRPr="00A05EC5">
              <w:rPr>
                <w:lang w:eastAsia="ja-JP"/>
              </w:rPr>
              <w:t>ENUMERATED (2, 4, 8, 16, 32, 64)</w:t>
            </w:r>
          </w:p>
        </w:tc>
        <w:tc>
          <w:tcPr>
            <w:tcW w:w="1728" w:type="dxa"/>
            <w:shd w:val="clear" w:color="auto" w:fill="auto"/>
          </w:tcPr>
          <w:p w14:paraId="36A68640" w14:textId="77777777" w:rsidR="00BE3C93" w:rsidRPr="00A05EC5" w:rsidRDefault="00BE3C93" w:rsidP="00D72EFD">
            <w:pPr>
              <w:pStyle w:val="TAL"/>
              <w:rPr>
                <w:lang w:eastAsia="ja-JP"/>
              </w:rPr>
            </w:pPr>
            <w:r w:rsidRPr="00A05EC5">
              <w:rPr>
                <w:lang w:eastAsia="ja-JP"/>
              </w:rPr>
              <w:t>Number of PRBs in each RB set.</w:t>
            </w:r>
          </w:p>
        </w:tc>
        <w:tc>
          <w:tcPr>
            <w:tcW w:w="1080" w:type="dxa"/>
            <w:shd w:val="clear" w:color="auto" w:fill="auto"/>
          </w:tcPr>
          <w:p w14:paraId="2D791ECA" w14:textId="77777777" w:rsidR="00BE3C93" w:rsidRPr="00A05EC5" w:rsidRDefault="00BE3C93" w:rsidP="00D72EFD">
            <w:pPr>
              <w:pStyle w:val="TAC"/>
              <w:rPr>
                <w:lang w:eastAsia="ja-JP"/>
              </w:rPr>
            </w:pPr>
          </w:p>
        </w:tc>
        <w:tc>
          <w:tcPr>
            <w:tcW w:w="1080" w:type="dxa"/>
            <w:shd w:val="clear" w:color="auto" w:fill="auto"/>
          </w:tcPr>
          <w:p w14:paraId="1A9F078C" w14:textId="77777777" w:rsidR="00BE3C93" w:rsidRPr="00A05EC5" w:rsidRDefault="00BE3C93" w:rsidP="00D72EFD">
            <w:pPr>
              <w:pStyle w:val="TAC"/>
              <w:rPr>
                <w:lang w:eastAsia="ja-JP"/>
              </w:rPr>
            </w:pPr>
          </w:p>
        </w:tc>
      </w:tr>
      <w:tr w:rsidR="00BE3C93" w:rsidRPr="00A05EC5" w14:paraId="42700B12" w14:textId="77777777" w:rsidTr="00D72EFD">
        <w:trPr>
          <w:jc w:val="center"/>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0988E3E" w14:textId="77777777" w:rsidR="00BE3C93" w:rsidRPr="00A05EC5" w:rsidRDefault="00BE3C93" w:rsidP="00D72EFD">
            <w:pPr>
              <w:pStyle w:val="TAL"/>
              <w:rPr>
                <w:rFonts w:cs="Arial"/>
                <w:b/>
                <w:bCs/>
                <w:szCs w:val="18"/>
                <w:lang w:eastAsia="ja-JP"/>
              </w:rPr>
            </w:pPr>
            <w:r w:rsidRPr="00A05EC5">
              <w:rPr>
                <w:rFonts w:cs="Arial"/>
                <w:b/>
                <w:bCs/>
                <w:szCs w:val="18"/>
                <w:lang w:eastAsia="ja-JP"/>
              </w:rPr>
              <w:t>RB Set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9593FF" w14:textId="77777777" w:rsidR="00BE3C93" w:rsidRPr="00A05EC5" w:rsidRDefault="00BE3C93" w:rsidP="00D72E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5B95AC" w14:textId="77777777" w:rsidR="00BE3C93" w:rsidRPr="00A05EC5" w:rsidRDefault="00BE3C93" w:rsidP="00D72EFD">
            <w:pPr>
              <w:pStyle w:val="TAL"/>
              <w:rPr>
                <w:iCs/>
                <w:lang w:eastAsia="ja-JP"/>
              </w:rPr>
            </w:pPr>
            <w:r w:rsidRPr="00A05EC5">
              <w:rPr>
                <w:iCs/>
                <w:lang w:eastAsia="ja-JP"/>
              </w:rPr>
              <w:t>0..1</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489CC6A" w14:textId="77777777" w:rsidR="00BE3C93" w:rsidRPr="00A05EC5" w:rsidRDefault="00BE3C93" w:rsidP="00D72EF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573CBB0" w14:textId="77777777" w:rsidR="00BE3C93" w:rsidRPr="00A05EC5" w:rsidRDefault="00BE3C93" w:rsidP="00D72E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59D5DC" w14:textId="77777777" w:rsidR="00BE3C93" w:rsidRPr="00A05EC5" w:rsidRDefault="00BE3C93" w:rsidP="00D72EFD">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6E383A" w14:textId="77777777" w:rsidR="00BE3C93" w:rsidRPr="00A05EC5" w:rsidRDefault="00BE3C93" w:rsidP="00D72EFD">
            <w:pPr>
              <w:pStyle w:val="TAC"/>
              <w:rPr>
                <w:lang w:eastAsia="ja-JP"/>
              </w:rPr>
            </w:pPr>
          </w:p>
        </w:tc>
      </w:tr>
      <w:tr w:rsidR="00BE3C93" w:rsidRPr="00A05EC5" w14:paraId="73B54B68" w14:textId="77777777" w:rsidTr="00D72EFD">
        <w:trPr>
          <w:jc w:val="center"/>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F659112" w14:textId="77777777" w:rsidR="00BE3C93" w:rsidRPr="00A05EC5" w:rsidRDefault="00BE3C93" w:rsidP="00D72EFD">
            <w:pPr>
              <w:pStyle w:val="TAL"/>
              <w:ind w:left="100"/>
              <w:rPr>
                <w:rFonts w:cs="Arial"/>
                <w:b/>
                <w:bCs/>
                <w:szCs w:val="18"/>
                <w:lang w:eastAsia="ja-JP"/>
              </w:rPr>
            </w:pPr>
            <w:r w:rsidRPr="00A05EC5">
              <w:rPr>
                <w:rFonts w:cs="Arial"/>
                <w:b/>
                <w:bCs/>
                <w:szCs w:val="18"/>
                <w:lang w:eastAsia="ja-JP"/>
              </w:rPr>
              <w:t>&gt;RB Set Item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7B5015" w14:textId="77777777" w:rsidR="00BE3C93" w:rsidRPr="00A05EC5" w:rsidRDefault="00BE3C93" w:rsidP="00D72E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BC08B9" w14:textId="77777777" w:rsidR="00BE3C93" w:rsidRPr="00A05EC5" w:rsidRDefault="00BE3C93" w:rsidP="00D72EFD">
            <w:pPr>
              <w:pStyle w:val="TAL"/>
              <w:rPr>
                <w:i/>
                <w:lang w:eastAsia="ja-JP"/>
              </w:rPr>
            </w:pPr>
            <w:r w:rsidRPr="00A05EC5">
              <w:rPr>
                <w:lang w:eastAsia="ja-JP"/>
              </w:rPr>
              <w:t>1..&lt;</w:t>
            </w:r>
            <w:proofErr w:type="spellStart"/>
            <w:r w:rsidRPr="00A05EC5">
              <w:rPr>
                <w:i/>
                <w:iCs/>
                <w:lang w:eastAsia="ja-JP"/>
              </w:rPr>
              <w:t>maxnoofRBsetsPerCell</w:t>
            </w:r>
            <w:proofErr w:type="spellEnd"/>
            <w:r w:rsidRPr="00A05EC5">
              <w:rPr>
                <w:lang w:eastAsia="ja-JP"/>
              </w:rPr>
              <w:t>&gt;</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FA78BE7" w14:textId="77777777" w:rsidR="00BE3C93" w:rsidRPr="00A05EC5" w:rsidRDefault="00BE3C93" w:rsidP="00D72EF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9AF0FF0" w14:textId="77777777" w:rsidR="00BE3C93" w:rsidRPr="00A05EC5" w:rsidRDefault="00BE3C93" w:rsidP="00D72E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0316C6" w14:textId="77777777" w:rsidR="00BE3C93" w:rsidRPr="00A05EC5" w:rsidRDefault="00BE3C93" w:rsidP="00D72EFD">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8D6054" w14:textId="77777777" w:rsidR="00BE3C93" w:rsidRPr="00A05EC5" w:rsidRDefault="00BE3C93" w:rsidP="00D72EFD">
            <w:pPr>
              <w:pStyle w:val="TAC"/>
              <w:rPr>
                <w:lang w:eastAsia="ja-JP"/>
              </w:rPr>
            </w:pPr>
          </w:p>
        </w:tc>
      </w:tr>
      <w:tr w:rsidR="00BE3C93" w:rsidRPr="00A05EC5" w14:paraId="5B8ED6FF" w14:textId="77777777" w:rsidTr="00D72EFD">
        <w:trPr>
          <w:jc w:val="center"/>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D1ACD45" w14:textId="77777777" w:rsidR="00BE3C93" w:rsidRPr="00A05EC5" w:rsidRDefault="00BE3C93" w:rsidP="00D72EFD">
            <w:pPr>
              <w:pStyle w:val="TAL"/>
              <w:ind w:left="100"/>
              <w:rPr>
                <w:rFonts w:cs="Arial"/>
                <w:szCs w:val="18"/>
                <w:lang w:eastAsia="ja-JP"/>
              </w:rPr>
            </w:pPr>
            <w:r w:rsidRPr="00A05EC5">
              <w:rPr>
                <w:rFonts w:cs="Arial"/>
                <w:b/>
                <w:bCs/>
                <w:szCs w:val="18"/>
                <w:lang w:eastAsia="ja-JP"/>
              </w:rPr>
              <w:t xml:space="preserve">  </w:t>
            </w:r>
            <w:r w:rsidRPr="00A05EC5">
              <w:rPr>
                <w:rFonts w:cs="Arial"/>
                <w:szCs w:val="18"/>
                <w:lang w:eastAsia="ja-JP"/>
              </w:rPr>
              <w:t>&gt;&gt;RB Set Index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41868A" w14:textId="77777777" w:rsidR="00BE3C93" w:rsidRPr="00A05EC5" w:rsidRDefault="00BE3C93" w:rsidP="00D72EFD">
            <w:pPr>
              <w:pStyle w:val="TAL"/>
              <w:rPr>
                <w:lang w:eastAsia="ja-JP"/>
              </w:rPr>
            </w:pPr>
            <w:r w:rsidRPr="00A05EC5">
              <w:rPr>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D337FE" w14:textId="77777777" w:rsidR="00BE3C93" w:rsidRPr="00A05EC5" w:rsidRDefault="00BE3C93" w:rsidP="00D72EF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617FFA4" w14:textId="77777777" w:rsidR="00BE3C93" w:rsidRPr="00A05EC5" w:rsidRDefault="00BE3C93" w:rsidP="00D72EFD">
            <w:pPr>
              <w:pStyle w:val="TAL"/>
              <w:rPr>
                <w:lang w:eastAsia="ja-JP"/>
              </w:rPr>
            </w:pPr>
            <w:r w:rsidRPr="00A05EC5">
              <w:rPr>
                <w:lang w:eastAsia="ja-JP"/>
              </w:rPr>
              <w:t>INTEGER (0..</w:t>
            </w:r>
            <w:r w:rsidRPr="00A05EC5">
              <w:rPr>
                <w:i/>
                <w:iCs/>
                <w:lang w:eastAsia="ja-JP"/>
              </w:rPr>
              <w:t xml:space="preserve"> maxnoofRBsetsPerCell-1</w:t>
            </w:r>
            <w:r w:rsidRPr="00A05EC5">
              <w:rPr>
                <w:lang w:eastAsia="ja-JP"/>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B6ED6D" w14:textId="77777777" w:rsidR="00BE3C93" w:rsidRPr="00A05EC5" w:rsidRDefault="00BE3C93" w:rsidP="00D72E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F46F0" w14:textId="77777777" w:rsidR="00BE3C93" w:rsidRPr="00A05EC5" w:rsidRDefault="00BE3C93" w:rsidP="00D72EFD">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1144F2" w14:textId="77777777" w:rsidR="00BE3C93" w:rsidRPr="00A05EC5" w:rsidRDefault="00BE3C93" w:rsidP="00D72EFD">
            <w:pPr>
              <w:pStyle w:val="TAC"/>
              <w:rPr>
                <w:lang w:eastAsia="ja-JP"/>
              </w:rPr>
            </w:pPr>
          </w:p>
        </w:tc>
      </w:tr>
      <w:tr w:rsidR="00BE3C93" w:rsidRPr="00A05EC5" w14:paraId="78575CA6" w14:textId="77777777" w:rsidTr="00D72EFD">
        <w:trPr>
          <w:jc w:val="center"/>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1DAE1BC" w14:textId="77777777" w:rsidR="00BE3C93" w:rsidRPr="00A05EC5" w:rsidRDefault="00BE3C93" w:rsidP="00D72EFD">
            <w:pPr>
              <w:pStyle w:val="TAL"/>
              <w:ind w:left="200"/>
              <w:rPr>
                <w:rFonts w:cs="Arial"/>
                <w:szCs w:val="18"/>
                <w:lang w:eastAsia="ja-JP"/>
              </w:rPr>
            </w:pPr>
            <w:r w:rsidRPr="00A05EC5">
              <w:rPr>
                <w:rFonts w:cs="Arial"/>
                <w:szCs w:val="18"/>
                <w:lang w:eastAsia="ja-JP"/>
              </w:rPr>
              <w:t>&gt;&gt;Initial RB Index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12AEC2" w14:textId="77777777" w:rsidR="00BE3C93" w:rsidRPr="00A05EC5" w:rsidRDefault="00BE3C93" w:rsidP="00D72EFD">
            <w:pPr>
              <w:pStyle w:val="TAL"/>
              <w:rPr>
                <w:lang w:eastAsia="zh-CN"/>
              </w:rPr>
            </w:pPr>
            <w:r w:rsidRPr="00A05EC5">
              <w:rPr>
                <w:lang w:eastAsia="zh-CN"/>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C70A91" w14:textId="77777777" w:rsidR="00BE3C93" w:rsidRPr="00A05EC5" w:rsidRDefault="00BE3C93" w:rsidP="00D72EF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6ED1818" w14:textId="77777777" w:rsidR="00BE3C93" w:rsidRPr="00A05EC5" w:rsidRDefault="00BE3C93" w:rsidP="00D72EFD">
            <w:pPr>
              <w:pStyle w:val="TAL"/>
              <w:rPr>
                <w:lang w:eastAsia="ja-JP"/>
              </w:rPr>
            </w:pPr>
            <w:r w:rsidRPr="00A05EC5">
              <w:rPr>
                <w:lang w:eastAsia="ja-JP"/>
              </w:rPr>
              <w:t>INTEGER (0..</w:t>
            </w:r>
            <w:r w:rsidRPr="00A05EC5">
              <w:rPr>
                <w:rFonts w:cs="Arial"/>
                <w:bCs/>
                <w:lang w:eastAsia="ja-JP"/>
              </w:rPr>
              <w:t xml:space="preserve"> </w:t>
            </w:r>
            <w:r w:rsidRPr="00A05EC5">
              <w:rPr>
                <w:rFonts w:cs="Arial"/>
                <w:bCs/>
                <w:i/>
                <w:iCs/>
                <w:lang w:eastAsia="ja-JP"/>
              </w:rPr>
              <w:t>[</w:t>
            </w:r>
            <w:proofErr w:type="spellStart"/>
            <w:r w:rsidRPr="00A05EC5">
              <w:rPr>
                <w:rFonts w:cs="Arial"/>
                <w:bCs/>
                <w:i/>
                <w:iCs/>
                <w:lang w:eastAsia="ja-JP"/>
              </w:rPr>
              <w:t>maxnoofPhysicalResourceBlocks</w:t>
            </w:r>
            <w:proofErr w:type="spellEnd"/>
            <w:r w:rsidRPr="00A05EC5">
              <w:rPr>
                <w:rFonts w:cs="Arial"/>
                <w:bCs/>
                <w:i/>
                <w:iCs/>
                <w:lang w:eastAsia="ja-JP"/>
              </w:rPr>
              <w:t>]</w:t>
            </w:r>
            <w:r w:rsidRPr="00A05EC5">
              <w:rPr>
                <w:i/>
                <w:iCs/>
                <w:lang w:eastAsia="ja-JP"/>
              </w:rPr>
              <w:t>-</w:t>
            </w:r>
            <w:r w:rsidRPr="00A05EC5">
              <w:rPr>
                <w:lang w:eastAsia="ja-JP"/>
              </w:rPr>
              <w:t>1)</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0C22C21" w14:textId="77777777" w:rsidR="00BE3C93" w:rsidRPr="00A05EC5" w:rsidRDefault="00BE3C93" w:rsidP="00D72EF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23DEE9" w14:textId="77777777" w:rsidR="00BE3C93" w:rsidRPr="00A05EC5" w:rsidRDefault="00BE3C93" w:rsidP="00D72EFD">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2B39DB" w14:textId="77777777" w:rsidR="00BE3C93" w:rsidRPr="00A05EC5" w:rsidRDefault="00BE3C93" w:rsidP="00D72EFD">
            <w:pPr>
              <w:pStyle w:val="TAC"/>
              <w:rPr>
                <w:lang w:eastAsia="ja-JP"/>
              </w:rPr>
            </w:pPr>
          </w:p>
        </w:tc>
      </w:tr>
    </w:tbl>
    <w:p w14:paraId="5B91DBF3" w14:textId="77777777" w:rsidR="00460F31" w:rsidRPr="00073ABD" w:rsidRDefault="00460F31" w:rsidP="00B4399E">
      <w:pPr>
        <w:jc w:val="center"/>
        <w:rPr>
          <w:rFonts w:ascii="Times New Roman" w:eastAsia="宋体" w:hAnsi="Times New Roman"/>
          <w:lang w:val="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E678A" w:rsidRPr="00E74C7B" w14:paraId="775CA557" w14:textId="77777777" w:rsidTr="3EC2788A">
        <w:trPr>
          <w:jc w:val="center"/>
        </w:trPr>
        <w:tc>
          <w:tcPr>
            <w:tcW w:w="3686" w:type="dxa"/>
            <w:shd w:val="clear" w:color="auto" w:fill="auto"/>
          </w:tcPr>
          <w:p w14:paraId="5D920E80" w14:textId="77777777" w:rsidR="00CE678A" w:rsidRPr="00E74C7B" w:rsidRDefault="00CE678A" w:rsidP="0061752C">
            <w:pPr>
              <w:pStyle w:val="TAH"/>
              <w:rPr>
                <w:lang w:eastAsia="ja-JP"/>
              </w:rPr>
            </w:pPr>
            <w:r w:rsidRPr="00E74C7B">
              <w:rPr>
                <w:lang w:eastAsia="ja-JP"/>
              </w:rPr>
              <w:t>Range bound</w:t>
            </w:r>
          </w:p>
        </w:tc>
        <w:tc>
          <w:tcPr>
            <w:tcW w:w="5670" w:type="dxa"/>
            <w:shd w:val="clear" w:color="auto" w:fill="auto"/>
          </w:tcPr>
          <w:p w14:paraId="47432E86" w14:textId="77777777" w:rsidR="00CE678A" w:rsidRPr="00E74C7B" w:rsidRDefault="00CE678A" w:rsidP="0061752C">
            <w:pPr>
              <w:pStyle w:val="TAH"/>
              <w:rPr>
                <w:lang w:eastAsia="ja-JP"/>
              </w:rPr>
            </w:pPr>
            <w:r w:rsidRPr="00E74C7B">
              <w:rPr>
                <w:lang w:eastAsia="ja-JP"/>
              </w:rPr>
              <w:t>Explanation</w:t>
            </w:r>
          </w:p>
        </w:tc>
      </w:tr>
      <w:tr w:rsidR="00CE678A" w:rsidRPr="00E74C7B" w14:paraId="056DAC4E" w14:textId="77777777" w:rsidTr="3EC2788A">
        <w:trPr>
          <w:jc w:val="center"/>
        </w:trPr>
        <w:tc>
          <w:tcPr>
            <w:tcW w:w="3686" w:type="dxa"/>
            <w:shd w:val="clear" w:color="auto" w:fill="auto"/>
          </w:tcPr>
          <w:p w14:paraId="383FF291" w14:textId="77777777" w:rsidR="00CE678A" w:rsidRPr="00CE678A" w:rsidRDefault="00CE678A" w:rsidP="0061752C">
            <w:pPr>
              <w:pStyle w:val="TAL"/>
              <w:rPr>
                <w:color w:val="000000" w:themeColor="text1"/>
                <w:lang w:eastAsia="ja-JP"/>
              </w:rPr>
            </w:pPr>
            <w:proofErr w:type="spellStart"/>
            <w:r w:rsidRPr="00CE678A">
              <w:rPr>
                <w:color w:val="000000" w:themeColor="text1"/>
                <w:lang w:eastAsia="ja-JP"/>
              </w:rPr>
              <w:t>maxnoofRBsetsPerCell</w:t>
            </w:r>
            <w:proofErr w:type="spellEnd"/>
          </w:p>
        </w:tc>
        <w:tc>
          <w:tcPr>
            <w:tcW w:w="5670" w:type="dxa"/>
            <w:shd w:val="clear" w:color="auto" w:fill="auto"/>
          </w:tcPr>
          <w:p w14:paraId="0849772D" w14:textId="77777777" w:rsidR="00CE678A" w:rsidRPr="00CE678A" w:rsidRDefault="00CE678A" w:rsidP="0061752C">
            <w:pPr>
              <w:pStyle w:val="TAL"/>
              <w:tabs>
                <w:tab w:val="left" w:pos="4486"/>
              </w:tabs>
              <w:rPr>
                <w:color w:val="000000" w:themeColor="text1"/>
                <w:lang w:eastAsia="ja-JP"/>
              </w:rPr>
            </w:pPr>
            <w:r w:rsidRPr="00CE678A">
              <w:rPr>
                <w:color w:val="000000" w:themeColor="text1"/>
                <w:lang w:eastAsia="ja-JP"/>
              </w:rPr>
              <w:t>Maximum no. of RB sets per DU cell. Value is 8.</w:t>
            </w:r>
            <w:r w:rsidRPr="00CE678A">
              <w:rPr>
                <w:color w:val="000000" w:themeColor="text1"/>
                <w:lang w:eastAsia="ja-JP"/>
              </w:rPr>
              <w:tab/>
            </w:r>
          </w:p>
        </w:tc>
      </w:tr>
      <w:tr w:rsidR="00CE678A" w:rsidRPr="00E74C7B" w14:paraId="5F29424D" w14:textId="77777777" w:rsidTr="3EC2788A">
        <w:trPr>
          <w:jc w:val="center"/>
        </w:trPr>
        <w:tc>
          <w:tcPr>
            <w:tcW w:w="3686" w:type="dxa"/>
            <w:shd w:val="clear" w:color="auto" w:fill="auto"/>
          </w:tcPr>
          <w:p w14:paraId="5B77CD3A" w14:textId="77777777" w:rsidR="00CE678A" w:rsidRPr="00CE678A" w:rsidRDefault="00CE678A" w:rsidP="0061752C">
            <w:pPr>
              <w:pStyle w:val="TAL"/>
              <w:rPr>
                <w:color w:val="000000" w:themeColor="text1"/>
                <w:lang w:eastAsia="ja-JP"/>
              </w:rPr>
            </w:pPr>
            <w:proofErr w:type="spellStart"/>
            <w:r w:rsidRPr="00CE678A">
              <w:rPr>
                <w:rFonts w:cs="Arial"/>
                <w:color w:val="000000" w:themeColor="text1"/>
                <w:lang w:eastAsia="ja-JP"/>
              </w:rPr>
              <w:t>maxnoofPhysicalResourceBlocks</w:t>
            </w:r>
            <w:proofErr w:type="spellEnd"/>
          </w:p>
        </w:tc>
        <w:tc>
          <w:tcPr>
            <w:tcW w:w="5670" w:type="dxa"/>
            <w:shd w:val="clear" w:color="auto" w:fill="auto"/>
          </w:tcPr>
          <w:p w14:paraId="1E09204F" w14:textId="338EDC4B" w:rsidR="00CE678A" w:rsidRPr="00CE678A" w:rsidRDefault="00CE678A" w:rsidP="0061752C">
            <w:pPr>
              <w:pStyle w:val="TAL"/>
              <w:tabs>
                <w:tab w:val="left" w:pos="4486"/>
              </w:tabs>
              <w:rPr>
                <w:color w:val="000000" w:themeColor="text1"/>
                <w:lang w:eastAsia="ja-JP"/>
              </w:rPr>
            </w:pPr>
            <w:r w:rsidRPr="3EC2788A">
              <w:rPr>
                <w:rFonts w:cs="Arial"/>
                <w:color w:val="000000" w:themeColor="text1"/>
                <w:lang w:eastAsia="ja-JP"/>
              </w:rPr>
              <w:t xml:space="preserve">Maximum no. of Physical Resource Blocks. </w:t>
            </w:r>
            <w:r w:rsidRPr="3EC2788A">
              <w:rPr>
                <w:rFonts w:cs="Arial"/>
                <w:color w:val="000000" w:themeColor="text1"/>
                <w:highlight w:val="yellow"/>
                <w:lang w:eastAsia="ja-JP"/>
              </w:rPr>
              <w:t xml:space="preserve">Value is 275 </w:t>
            </w:r>
            <w:r w:rsidRPr="3EC2788A">
              <w:rPr>
                <w:rFonts w:cs="Arial"/>
                <w:strike/>
                <w:color w:val="000000" w:themeColor="text1"/>
                <w:highlight w:val="yellow"/>
                <w:lang w:eastAsia="ja-JP"/>
              </w:rPr>
              <w:t>[FFS</w:t>
            </w:r>
            <w:r w:rsidRPr="3EC2788A">
              <w:rPr>
                <w:rFonts w:cs="Arial"/>
                <w:color w:val="000000" w:themeColor="text1"/>
                <w:highlight w:val="yellow"/>
                <w:lang w:eastAsia="ja-JP"/>
              </w:rPr>
              <w:t>].</w:t>
            </w:r>
          </w:p>
        </w:tc>
      </w:tr>
    </w:tbl>
    <w:p w14:paraId="4CE16860" w14:textId="30C36C93" w:rsidR="00CE678A" w:rsidRDefault="00CE678A" w:rsidP="00CE678A"/>
    <w:p w14:paraId="43C77993" w14:textId="1FA7AFAA" w:rsidR="003F28F6" w:rsidRDefault="003F28F6">
      <w:pPr>
        <w:overflowPunct/>
        <w:autoSpaceDE/>
        <w:autoSpaceDN/>
        <w:adjustRightInd/>
        <w:spacing w:after="0"/>
        <w:jc w:val="left"/>
        <w:textAlignment w:val="auto"/>
        <w:rPr>
          <w:rFonts w:ascii="Times New Roman" w:hAnsi="Times New Roman"/>
        </w:rPr>
      </w:pPr>
      <w:r>
        <w:rPr>
          <w:rFonts w:ascii="Times New Roman" w:hAnsi="Times New Roman"/>
        </w:rPr>
        <w:br w:type="page"/>
      </w:r>
    </w:p>
    <w:p w14:paraId="7F0ADDD4" w14:textId="77777777" w:rsidR="00CE678A" w:rsidRPr="00073ABD" w:rsidRDefault="00CE678A" w:rsidP="00CE678A">
      <w:pPr>
        <w:rPr>
          <w:rFonts w:ascii="Times New Roman" w:hAnsi="Times New Roman"/>
        </w:rPr>
      </w:pPr>
    </w:p>
    <w:p w14:paraId="5428FEE5" w14:textId="62CD50F3" w:rsidR="00CE678A" w:rsidRDefault="00CE678A" w:rsidP="00CE678A">
      <w:r w:rsidRPr="00073ABD">
        <w:rPr>
          <w:rFonts w:ascii="Times New Roman" w:eastAsia="宋体" w:hAnsi="Times New Roman"/>
          <w:highlight w:val="yellow"/>
          <w:lang w:val="en-US"/>
        </w:rPr>
        <w:t>----------------------</w:t>
      </w:r>
      <w:r w:rsidR="00460F31">
        <w:rPr>
          <w:rFonts w:ascii="Times New Roman" w:eastAsia="宋体" w:hAnsi="Times New Roman"/>
          <w:highlight w:val="yellow"/>
          <w:lang w:val="en-US"/>
        </w:rPr>
        <w:t xml:space="preserve"> </w:t>
      </w:r>
      <w:r w:rsidRPr="00073ABD">
        <w:rPr>
          <w:rFonts w:ascii="Times New Roman" w:eastAsia="宋体" w:hAnsi="Times New Roman"/>
          <w:highlight w:val="yellow"/>
          <w:lang w:val="en-US"/>
        </w:rPr>
        <w:t>Next change --</w:t>
      </w:r>
      <w:r w:rsidR="00460F31">
        <w:rPr>
          <w:rFonts w:ascii="Times New Roman" w:eastAsia="宋体" w:hAnsi="Times New Roman"/>
          <w:highlight w:val="yellow"/>
          <w:lang w:val="en-US"/>
        </w:rPr>
        <w:t xml:space="preserve">- </w:t>
      </w:r>
      <w:r w:rsidR="00460F31" w:rsidRPr="00460F31">
        <w:rPr>
          <w:rFonts w:ascii="Times New Roman" w:eastAsia="宋体" w:hAnsi="Times New Roman"/>
          <w:highlight w:val="yellow"/>
          <w:lang w:val="en-US"/>
        </w:rPr>
        <w:t xml:space="preserve">Frequency-domain HSNA configuration </w:t>
      </w:r>
      <w:r w:rsidRPr="00073ABD">
        <w:rPr>
          <w:rFonts w:ascii="Times New Roman" w:eastAsia="宋体" w:hAnsi="Times New Roman"/>
          <w:highlight w:val="yellow"/>
          <w:lang w:val="en-US"/>
        </w:rPr>
        <w:t>---------------------</w:t>
      </w:r>
    </w:p>
    <w:p w14:paraId="02D5A928" w14:textId="77777777" w:rsidR="00460F31" w:rsidRDefault="00460F31" w:rsidP="00460F31"/>
    <w:p w14:paraId="59C7076C" w14:textId="77777777" w:rsidR="00460F31" w:rsidRDefault="00460F31" w:rsidP="00460F31">
      <w:pPr>
        <w:pStyle w:val="Caption"/>
        <w:keepNext/>
      </w:pPr>
      <w:r>
        <w:t xml:space="preserve">Table </w:t>
      </w:r>
      <w:r>
        <w:fldChar w:fldCharType="begin"/>
      </w:r>
      <w:r>
        <w:instrText xml:space="preserve"> SEQ Table \* ARABIC </w:instrText>
      </w:r>
      <w:r>
        <w:fldChar w:fldCharType="separate"/>
      </w:r>
      <w:r>
        <w:rPr>
          <w:noProof/>
        </w:rPr>
        <w:t>4</w:t>
      </w:r>
      <w:r>
        <w:fldChar w:fldCharType="end"/>
      </w:r>
      <w:r w:rsidRPr="005B6FFF">
        <w:t xml:space="preserve">: suggested changes to </w:t>
      </w:r>
      <w:bookmarkStart w:id="4" w:name="_Hlk95233891"/>
      <w:proofErr w:type="spellStart"/>
      <w:r w:rsidRPr="005B6FFF">
        <w:t>gNB</w:t>
      </w:r>
      <w:proofErr w:type="spellEnd"/>
      <w:r w:rsidRPr="005B6FFF">
        <w:t xml:space="preserve">-DU Cell Resource Configuration </w:t>
      </w:r>
      <w:bookmarkEnd w:id="4"/>
      <w:r w:rsidRPr="005B6FFF">
        <w:t>[38.473, 9.3.1.107]</w:t>
      </w:r>
    </w:p>
    <w:tbl>
      <w:tblPr>
        <w:tblpPr w:leftFromText="180" w:rightFromText="180" w:vertAnchor="text" w:tblpXSpec="center"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60F31" w:rsidRPr="00970C44" w14:paraId="5A0CEFEA" w14:textId="77777777" w:rsidTr="3EC2788A">
        <w:tc>
          <w:tcPr>
            <w:tcW w:w="2160" w:type="dxa"/>
          </w:tcPr>
          <w:p w14:paraId="4374944D" w14:textId="77777777" w:rsidR="00460F31" w:rsidRPr="00970C44" w:rsidRDefault="00460F31" w:rsidP="0061752C">
            <w:pPr>
              <w:pStyle w:val="TAH"/>
              <w:rPr>
                <w:lang w:eastAsia="ja-JP"/>
              </w:rPr>
            </w:pPr>
            <w:r w:rsidRPr="00970C44">
              <w:rPr>
                <w:lang w:eastAsia="ja-JP"/>
              </w:rPr>
              <w:t>IE/Group Name</w:t>
            </w:r>
          </w:p>
        </w:tc>
        <w:tc>
          <w:tcPr>
            <w:tcW w:w="1080" w:type="dxa"/>
          </w:tcPr>
          <w:p w14:paraId="6A6A2530" w14:textId="77777777" w:rsidR="00460F31" w:rsidRPr="00970C44" w:rsidRDefault="00460F31" w:rsidP="0061752C">
            <w:pPr>
              <w:pStyle w:val="TAH"/>
              <w:rPr>
                <w:lang w:eastAsia="ja-JP"/>
              </w:rPr>
            </w:pPr>
            <w:r w:rsidRPr="00970C44">
              <w:rPr>
                <w:lang w:eastAsia="ja-JP"/>
              </w:rPr>
              <w:t>Presence</w:t>
            </w:r>
          </w:p>
        </w:tc>
        <w:tc>
          <w:tcPr>
            <w:tcW w:w="1080" w:type="dxa"/>
          </w:tcPr>
          <w:p w14:paraId="05218CC4" w14:textId="77777777" w:rsidR="00460F31" w:rsidRPr="00970C44" w:rsidRDefault="00460F31" w:rsidP="0061752C">
            <w:pPr>
              <w:pStyle w:val="TAH"/>
              <w:rPr>
                <w:lang w:eastAsia="ja-JP"/>
              </w:rPr>
            </w:pPr>
            <w:r w:rsidRPr="00970C44">
              <w:rPr>
                <w:lang w:eastAsia="ja-JP"/>
              </w:rPr>
              <w:t>Range</w:t>
            </w:r>
          </w:p>
        </w:tc>
        <w:tc>
          <w:tcPr>
            <w:tcW w:w="1512" w:type="dxa"/>
          </w:tcPr>
          <w:p w14:paraId="7321E503" w14:textId="77777777" w:rsidR="00460F31" w:rsidRPr="00970C44" w:rsidRDefault="00460F31" w:rsidP="0061752C">
            <w:pPr>
              <w:pStyle w:val="TAH"/>
              <w:rPr>
                <w:lang w:eastAsia="ja-JP"/>
              </w:rPr>
            </w:pPr>
            <w:r w:rsidRPr="00970C44">
              <w:rPr>
                <w:lang w:eastAsia="ja-JP"/>
              </w:rPr>
              <w:t>IE type and reference</w:t>
            </w:r>
          </w:p>
        </w:tc>
        <w:tc>
          <w:tcPr>
            <w:tcW w:w="1728" w:type="dxa"/>
          </w:tcPr>
          <w:p w14:paraId="765B8B90" w14:textId="77777777" w:rsidR="00460F31" w:rsidRPr="00970C44" w:rsidRDefault="00460F31" w:rsidP="0061752C">
            <w:pPr>
              <w:pStyle w:val="TAH"/>
              <w:rPr>
                <w:lang w:eastAsia="ja-JP"/>
              </w:rPr>
            </w:pPr>
            <w:r w:rsidRPr="00970C44">
              <w:rPr>
                <w:lang w:eastAsia="ja-JP"/>
              </w:rPr>
              <w:t>Semantics description</w:t>
            </w:r>
          </w:p>
        </w:tc>
        <w:tc>
          <w:tcPr>
            <w:tcW w:w="1080" w:type="dxa"/>
          </w:tcPr>
          <w:p w14:paraId="31060DAC" w14:textId="77777777" w:rsidR="00460F31" w:rsidRPr="00970C44" w:rsidRDefault="00460F31" w:rsidP="0061752C">
            <w:pPr>
              <w:pStyle w:val="TAH"/>
              <w:rPr>
                <w:lang w:eastAsia="ja-JP"/>
              </w:rPr>
            </w:pPr>
            <w:r w:rsidRPr="00970C44">
              <w:rPr>
                <w:lang w:eastAsia="ja-JP"/>
              </w:rPr>
              <w:t>Criticality</w:t>
            </w:r>
          </w:p>
        </w:tc>
        <w:tc>
          <w:tcPr>
            <w:tcW w:w="1080" w:type="dxa"/>
          </w:tcPr>
          <w:p w14:paraId="50474AC9" w14:textId="77777777" w:rsidR="00460F31" w:rsidRPr="00970C44" w:rsidRDefault="00460F31" w:rsidP="0061752C">
            <w:pPr>
              <w:pStyle w:val="TAH"/>
              <w:rPr>
                <w:lang w:eastAsia="ja-JP"/>
              </w:rPr>
            </w:pPr>
            <w:r w:rsidRPr="00970C44">
              <w:rPr>
                <w:lang w:eastAsia="ja-JP"/>
              </w:rPr>
              <w:t>Assigned Criticality</w:t>
            </w:r>
          </w:p>
        </w:tc>
      </w:tr>
      <w:tr w:rsidR="00460F31" w:rsidRPr="00970C44" w14:paraId="62F6122F" w14:textId="77777777" w:rsidTr="3EC2788A">
        <w:tc>
          <w:tcPr>
            <w:tcW w:w="2160" w:type="dxa"/>
          </w:tcPr>
          <w:p w14:paraId="3D5CB741" w14:textId="77777777" w:rsidR="00460F31" w:rsidRPr="00970C44" w:rsidRDefault="00460F31" w:rsidP="0061752C">
            <w:pPr>
              <w:pStyle w:val="TAL"/>
              <w:jc w:val="center"/>
              <w:rPr>
                <w:rFonts w:cs="Arial"/>
                <w:szCs w:val="18"/>
                <w:lang w:eastAsia="ja-JP"/>
              </w:rPr>
            </w:pPr>
            <w:r w:rsidRPr="00E53C44">
              <w:rPr>
                <w:b/>
                <w:bCs/>
                <w:sz w:val="24"/>
                <w:szCs w:val="28"/>
                <w:lang w:eastAsia="ja-JP"/>
              </w:rPr>
              <w:t>…</w:t>
            </w:r>
          </w:p>
        </w:tc>
        <w:tc>
          <w:tcPr>
            <w:tcW w:w="1080" w:type="dxa"/>
          </w:tcPr>
          <w:p w14:paraId="28EF0AE3" w14:textId="77777777" w:rsidR="00460F31" w:rsidRPr="00970C44" w:rsidRDefault="00460F31" w:rsidP="0061752C">
            <w:pPr>
              <w:pStyle w:val="TAL"/>
              <w:jc w:val="center"/>
              <w:rPr>
                <w:lang w:eastAsia="ja-JP"/>
              </w:rPr>
            </w:pPr>
            <w:r w:rsidRPr="00E53C44">
              <w:rPr>
                <w:b/>
                <w:bCs/>
                <w:sz w:val="24"/>
                <w:szCs w:val="28"/>
                <w:lang w:eastAsia="ja-JP"/>
              </w:rPr>
              <w:t>…</w:t>
            </w:r>
          </w:p>
        </w:tc>
        <w:tc>
          <w:tcPr>
            <w:tcW w:w="1080" w:type="dxa"/>
          </w:tcPr>
          <w:p w14:paraId="75816ADF" w14:textId="77777777" w:rsidR="00460F31" w:rsidRPr="00970C44" w:rsidRDefault="00460F31" w:rsidP="0061752C">
            <w:pPr>
              <w:pStyle w:val="TAL"/>
              <w:jc w:val="center"/>
              <w:rPr>
                <w:i/>
                <w:lang w:eastAsia="ja-JP"/>
              </w:rPr>
            </w:pPr>
            <w:r w:rsidRPr="00E53C44">
              <w:rPr>
                <w:b/>
                <w:bCs/>
                <w:sz w:val="24"/>
                <w:szCs w:val="28"/>
                <w:lang w:eastAsia="ja-JP"/>
              </w:rPr>
              <w:t>…</w:t>
            </w:r>
          </w:p>
        </w:tc>
        <w:tc>
          <w:tcPr>
            <w:tcW w:w="1512" w:type="dxa"/>
          </w:tcPr>
          <w:p w14:paraId="00EDE700" w14:textId="77777777" w:rsidR="00460F31" w:rsidRPr="00970C44" w:rsidRDefault="00460F31" w:rsidP="0061752C">
            <w:pPr>
              <w:pStyle w:val="TAL"/>
              <w:jc w:val="center"/>
              <w:rPr>
                <w:lang w:eastAsia="ja-JP"/>
              </w:rPr>
            </w:pPr>
            <w:r w:rsidRPr="00E53C44">
              <w:rPr>
                <w:b/>
                <w:bCs/>
                <w:sz w:val="24"/>
                <w:szCs w:val="28"/>
                <w:lang w:eastAsia="ja-JP"/>
              </w:rPr>
              <w:t>…</w:t>
            </w:r>
          </w:p>
        </w:tc>
        <w:tc>
          <w:tcPr>
            <w:tcW w:w="1728" w:type="dxa"/>
          </w:tcPr>
          <w:p w14:paraId="41C39363" w14:textId="77777777" w:rsidR="00460F31" w:rsidRPr="00970C44" w:rsidRDefault="00460F31" w:rsidP="0061752C">
            <w:pPr>
              <w:pStyle w:val="TAL"/>
              <w:jc w:val="center"/>
              <w:rPr>
                <w:lang w:eastAsia="ja-JP"/>
              </w:rPr>
            </w:pPr>
            <w:r w:rsidRPr="00E53C44">
              <w:rPr>
                <w:b/>
                <w:bCs/>
                <w:sz w:val="24"/>
                <w:szCs w:val="28"/>
                <w:lang w:eastAsia="ja-JP"/>
              </w:rPr>
              <w:t>…</w:t>
            </w:r>
          </w:p>
        </w:tc>
        <w:tc>
          <w:tcPr>
            <w:tcW w:w="1080" w:type="dxa"/>
          </w:tcPr>
          <w:p w14:paraId="06FA1323" w14:textId="77777777" w:rsidR="00460F31" w:rsidRPr="00970C44" w:rsidRDefault="00460F31" w:rsidP="0061752C">
            <w:pPr>
              <w:pStyle w:val="TAC"/>
              <w:rPr>
                <w:lang w:eastAsia="ja-JP"/>
              </w:rPr>
            </w:pPr>
            <w:r w:rsidRPr="00E53C44">
              <w:rPr>
                <w:b/>
                <w:bCs/>
                <w:sz w:val="24"/>
                <w:szCs w:val="28"/>
                <w:lang w:eastAsia="ja-JP"/>
              </w:rPr>
              <w:t>…</w:t>
            </w:r>
          </w:p>
        </w:tc>
        <w:tc>
          <w:tcPr>
            <w:tcW w:w="1080" w:type="dxa"/>
          </w:tcPr>
          <w:p w14:paraId="42BCE04F" w14:textId="77777777" w:rsidR="00460F31" w:rsidRPr="00970C44" w:rsidRDefault="00460F31" w:rsidP="0061752C">
            <w:pPr>
              <w:pStyle w:val="TAC"/>
              <w:rPr>
                <w:lang w:eastAsia="ja-JP"/>
              </w:rPr>
            </w:pPr>
            <w:r w:rsidRPr="00E53C44">
              <w:rPr>
                <w:b/>
                <w:bCs/>
                <w:sz w:val="24"/>
                <w:szCs w:val="28"/>
                <w:lang w:eastAsia="ja-JP"/>
              </w:rPr>
              <w:t>…</w:t>
            </w:r>
          </w:p>
        </w:tc>
      </w:tr>
      <w:tr w:rsidR="00460F31" w:rsidRPr="00970C44" w14:paraId="56B55AC4" w14:textId="77777777" w:rsidTr="3EC2788A">
        <w:tc>
          <w:tcPr>
            <w:tcW w:w="2160" w:type="dxa"/>
          </w:tcPr>
          <w:p w14:paraId="15248CF6" w14:textId="77777777" w:rsidR="00460F31" w:rsidRPr="00E53C44" w:rsidRDefault="00460F31" w:rsidP="0061752C">
            <w:pPr>
              <w:pStyle w:val="TAL"/>
              <w:jc w:val="center"/>
              <w:rPr>
                <w:b/>
                <w:bCs/>
                <w:sz w:val="24"/>
                <w:szCs w:val="28"/>
                <w:lang w:eastAsia="ja-JP"/>
              </w:rPr>
            </w:pPr>
            <w:r w:rsidRPr="00970C44">
              <w:rPr>
                <w:rFonts w:cs="Arial"/>
                <w:szCs w:val="18"/>
                <w:lang w:eastAsia="ja-JP"/>
              </w:rPr>
              <w:t xml:space="preserve">HSNA Transmission Periodicity </w:t>
            </w:r>
          </w:p>
        </w:tc>
        <w:tc>
          <w:tcPr>
            <w:tcW w:w="1080" w:type="dxa"/>
          </w:tcPr>
          <w:p w14:paraId="364084D2" w14:textId="77777777" w:rsidR="00460F31" w:rsidRPr="00E53C44" w:rsidRDefault="00460F31" w:rsidP="0061752C">
            <w:pPr>
              <w:pStyle w:val="TAL"/>
              <w:jc w:val="center"/>
              <w:rPr>
                <w:b/>
                <w:bCs/>
                <w:sz w:val="24"/>
                <w:szCs w:val="28"/>
                <w:lang w:eastAsia="ja-JP"/>
              </w:rPr>
            </w:pPr>
            <w:r w:rsidRPr="00970C44">
              <w:rPr>
                <w:lang w:eastAsia="ja-JP"/>
              </w:rPr>
              <w:t>M</w:t>
            </w:r>
          </w:p>
        </w:tc>
        <w:tc>
          <w:tcPr>
            <w:tcW w:w="1080" w:type="dxa"/>
          </w:tcPr>
          <w:p w14:paraId="643442C1" w14:textId="77777777" w:rsidR="00460F31" w:rsidRPr="00E53C44" w:rsidRDefault="00460F31" w:rsidP="0061752C">
            <w:pPr>
              <w:pStyle w:val="TAL"/>
              <w:jc w:val="center"/>
              <w:rPr>
                <w:b/>
                <w:bCs/>
                <w:sz w:val="24"/>
                <w:szCs w:val="28"/>
                <w:lang w:eastAsia="ja-JP"/>
              </w:rPr>
            </w:pPr>
          </w:p>
        </w:tc>
        <w:tc>
          <w:tcPr>
            <w:tcW w:w="1512" w:type="dxa"/>
          </w:tcPr>
          <w:p w14:paraId="43F1D77B" w14:textId="77777777" w:rsidR="00460F31" w:rsidRPr="00E53C44" w:rsidRDefault="00460F31" w:rsidP="0061752C">
            <w:pPr>
              <w:pStyle w:val="TAL"/>
              <w:jc w:val="center"/>
              <w:rPr>
                <w:b/>
                <w:bCs/>
                <w:sz w:val="24"/>
                <w:szCs w:val="28"/>
                <w:lang w:eastAsia="ja-JP"/>
              </w:rPr>
            </w:pPr>
            <w:r w:rsidRPr="00970C44">
              <w:rPr>
                <w:lang w:eastAsia="ja-JP"/>
              </w:rPr>
              <w:t>ENUMERATED (ms0p5, ms0p625, ms1, ms1p25, ms2, ms2p5, ms5, ms10, ms20, ms40, ms80, ms160</w:t>
            </w:r>
            <w:r>
              <w:rPr>
                <w:lang w:eastAsia="ja-JP"/>
              </w:rPr>
              <w:t>, …</w:t>
            </w:r>
            <w:r w:rsidRPr="00970C44">
              <w:rPr>
                <w:lang w:eastAsia="ja-JP"/>
              </w:rPr>
              <w:t>)</w:t>
            </w:r>
          </w:p>
        </w:tc>
        <w:tc>
          <w:tcPr>
            <w:tcW w:w="1728" w:type="dxa"/>
          </w:tcPr>
          <w:p w14:paraId="2FE45CB5" w14:textId="77777777" w:rsidR="00460F31" w:rsidRPr="00E53C44" w:rsidRDefault="00460F31" w:rsidP="0061752C">
            <w:pPr>
              <w:pStyle w:val="TAL"/>
              <w:jc w:val="center"/>
              <w:rPr>
                <w:b/>
                <w:bCs/>
                <w:sz w:val="24"/>
                <w:szCs w:val="28"/>
                <w:lang w:eastAsia="ja-JP"/>
              </w:rPr>
            </w:pPr>
          </w:p>
        </w:tc>
        <w:tc>
          <w:tcPr>
            <w:tcW w:w="1080" w:type="dxa"/>
          </w:tcPr>
          <w:p w14:paraId="66C5491E" w14:textId="77777777" w:rsidR="00460F31" w:rsidRPr="00E53C44" w:rsidRDefault="00460F31" w:rsidP="0061752C">
            <w:pPr>
              <w:pStyle w:val="TAC"/>
              <w:rPr>
                <w:b/>
                <w:bCs/>
                <w:sz w:val="24"/>
                <w:szCs w:val="28"/>
                <w:lang w:eastAsia="ja-JP"/>
              </w:rPr>
            </w:pPr>
            <w:r w:rsidRPr="00970C44">
              <w:rPr>
                <w:lang w:eastAsia="ja-JP"/>
              </w:rPr>
              <w:t>YES</w:t>
            </w:r>
          </w:p>
        </w:tc>
        <w:tc>
          <w:tcPr>
            <w:tcW w:w="1080" w:type="dxa"/>
          </w:tcPr>
          <w:p w14:paraId="3992FB09" w14:textId="77777777" w:rsidR="00460F31" w:rsidRPr="00E53C44" w:rsidRDefault="00460F31" w:rsidP="0061752C">
            <w:pPr>
              <w:pStyle w:val="TAC"/>
              <w:rPr>
                <w:b/>
                <w:bCs/>
                <w:sz w:val="24"/>
                <w:szCs w:val="28"/>
                <w:lang w:eastAsia="ja-JP"/>
              </w:rPr>
            </w:pPr>
            <w:r w:rsidRPr="00970C44">
              <w:rPr>
                <w:lang w:eastAsia="ja-JP"/>
              </w:rPr>
              <w:t>reject</w:t>
            </w:r>
          </w:p>
        </w:tc>
      </w:tr>
      <w:tr w:rsidR="00460F31" w:rsidRPr="00970C44" w14:paraId="2D13FFB8" w14:textId="77777777" w:rsidTr="3EC2788A">
        <w:tc>
          <w:tcPr>
            <w:tcW w:w="2160" w:type="dxa"/>
          </w:tcPr>
          <w:p w14:paraId="0667EA86" w14:textId="77777777" w:rsidR="00460F31" w:rsidRPr="00E53C44" w:rsidRDefault="00460F31" w:rsidP="0061752C">
            <w:pPr>
              <w:pStyle w:val="TAL"/>
              <w:jc w:val="center"/>
              <w:rPr>
                <w:b/>
                <w:bCs/>
                <w:sz w:val="24"/>
                <w:szCs w:val="28"/>
                <w:lang w:eastAsia="ja-JP"/>
              </w:rPr>
            </w:pPr>
            <w:r w:rsidRPr="00E53C44">
              <w:rPr>
                <w:b/>
                <w:bCs/>
                <w:sz w:val="24"/>
                <w:szCs w:val="28"/>
                <w:lang w:eastAsia="ja-JP"/>
              </w:rPr>
              <w:t>…</w:t>
            </w:r>
          </w:p>
        </w:tc>
        <w:tc>
          <w:tcPr>
            <w:tcW w:w="1080" w:type="dxa"/>
          </w:tcPr>
          <w:p w14:paraId="5B9CB792" w14:textId="77777777" w:rsidR="00460F31" w:rsidRPr="00E53C44" w:rsidRDefault="00460F31" w:rsidP="0061752C">
            <w:pPr>
              <w:pStyle w:val="TAL"/>
              <w:jc w:val="center"/>
              <w:rPr>
                <w:b/>
                <w:bCs/>
                <w:sz w:val="24"/>
                <w:szCs w:val="28"/>
                <w:lang w:eastAsia="ja-JP"/>
              </w:rPr>
            </w:pPr>
            <w:r w:rsidRPr="00E53C44">
              <w:rPr>
                <w:b/>
                <w:bCs/>
                <w:sz w:val="24"/>
                <w:szCs w:val="28"/>
                <w:lang w:eastAsia="ja-JP"/>
              </w:rPr>
              <w:t>…</w:t>
            </w:r>
          </w:p>
        </w:tc>
        <w:tc>
          <w:tcPr>
            <w:tcW w:w="1080" w:type="dxa"/>
          </w:tcPr>
          <w:p w14:paraId="263B5247" w14:textId="77777777" w:rsidR="00460F31" w:rsidRPr="00E53C44" w:rsidRDefault="00460F31" w:rsidP="0061752C">
            <w:pPr>
              <w:pStyle w:val="TAL"/>
              <w:jc w:val="center"/>
              <w:rPr>
                <w:b/>
                <w:bCs/>
                <w:sz w:val="24"/>
                <w:szCs w:val="28"/>
                <w:lang w:eastAsia="ja-JP"/>
              </w:rPr>
            </w:pPr>
            <w:r w:rsidRPr="00E53C44">
              <w:rPr>
                <w:b/>
                <w:bCs/>
                <w:sz w:val="24"/>
                <w:szCs w:val="28"/>
                <w:lang w:eastAsia="ja-JP"/>
              </w:rPr>
              <w:t>…</w:t>
            </w:r>
          </w:p>
        </w:tc>
        <w:tc>
          <w:tcPr>
            <w:tcW w:w="1512" w:type="dxa"/>
          </w:tcPr>
          <w:p w14:paraId="4CD03965" w14:textId="77777777" w:rsidR="00460F31" w:rsidRPr="00E53C44" w:rsidRDefault="00460F31" w:rsidP="0061752C">
            <w:pPr>
              <w:pStyle w:val="TAL"/>
              <w:jc w:val="center"/>
              <w:rPr>
                <w:b/>
                <w:bCs/>
                <w:sz w:val="24"/>
                <w:szCs w:val="28"/>
                <w:lang w:eastAsia="ja-JP"/>
              </w:rPr>
            </w:pPr>
            <w:r w:rsidRPr="00E53C44">
              <w:rPr>
                <w:b/>
                <w:bCs/>
                <w:sz w:val="24"/>
                <w:szCs w:val="28"/>
                <w:lang w:eastAsia="ja-JP"/>
              </w:rPr>
              <w:t>…</w:t>
            </w:r>
          </w:p>
        </w:tc>
        <w:tc>
          <w:tcPr>
            <w:tcW w:w="1728" w:type="dxa"/>
          </w:tcPr>
          <w:p w14:paraId="6B36BC18" w14:textId="77777777" w:rsidR="00460F31" w:rsidRPr="00E53C44" w:rsidRDefault="00460F31" w:rsidP="0061752C">
            <w:pPr>
              <w:pStyle w:val="TAL"/>
              <w:jc w:val="center"/>
              <w:rPr>
                <w:b/>
                <w:bCs/>
                <w:sz w:val="24"/>
                <w:szCs w:val="28"/>
                <w:lang w:eastAsia="ja-JP"/>
              </w:rPr>
            </w:pPr>
            <w:r w:rsidRPr="00E53C44">
              <w:rPr>
                <w:b/>
                <w:bCs/>
                <w:sz w:val="24"/>
                <w:szCs w:val="28"/>
                <w:lang w:eastAsia="ja-JP"/>
              </w:rPr>
              <w:t>…</w:t>
            </w:r>
          </w:p>
        </w:tc>
        <w:tc>
          <w:tcPr>
            <w:tcW w:w="1080" w:type="dxa"/>
          </w:tcPr>
          <w:p w14:paraId="2DDACDD8" w14:textId="77777777" w:rsidR="00460F31" w:rsidRPr="00E53C44" w:rsidRDefault="00460F31" w:rsidP="0061752C">
            <w:pPr>
              <w:pStyle w:val="TAC"/>
              <w:rPr>
                <w:b/>
                <w:bCs/>
                <w:sz w:val="24"/>
                <w:szCs w:val="28"/>
                <w:lang w:eastAsia="ja-JP"/>
              </w:rPr>
            </w:pPr>
            <w:r w:rsidRPr="00E53C44">
              <w:rPr>
                <w:b/>
                <w:bCs/>
                <w:sz w:val="24"/>
                <w:szCs w:val="28"/>
                <w:lang w:eastAsia="ja-JP"/>
              </w:rPr>
              <w:t>…</w:t>
            </w:r>
          </w:p>
        </w:tc>
        <w:tc>
          <w:tcPr>
            <w:tcW w:w="1080" w:type="dxa"/>
          </w:tcPr>
          <w:p w14:paraId="3E17AB50" w14:textId="77777777" w:rsidR="00460F31" w:rsidRPr="00E53C44" w:rsidRDefault="00460F31" w:rsidP="0061752C">
            <w:pPr>
              <w:pStyle w:val="TAC"/>
              <w:rPr>
                <w:b/>
                <w:bCs/>
                <w:sz w:val="24"/>
                <w:szCs w:val="28"/>
                <w:lang w:eastAsia="ja-JP"/>
              </w:rPr>
            </w:pPr>
            <w:r w:rsidRPr="00E53C44">
              <w:rPr>
                <w:b/>
                <w:bCs/>
                <w:sz w:val="24"/>
                <w:szCs w:val="28"/>
                <w:lang w:eastAsia="ja-JP"/>
              </w:rPr>
              <w:t>…</w:t>
            </w:r>
          </w:p>
        </w:tc>
      </w:tr>
      <w:tr w:rsidR="00460F31" w:rsidRPr="00970C44" w14:paraId="2C24686F"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7345FFA5" w14:textId="77777777" w:rsidR="00460F31" w:rsidRPr="00460F31" w:rsidRDefault="00460F31" w:rsidP="0061752C">
            <w:pPr>
              <w:pStyle w:val="TAL"/>
              <w:ind w:left="200"/>
              <w:rPr>
                <w:rFonts w:cs="Arial"/>
                <w:szCs w:val="18"/>
                <w:lang w:eastAsia="ja-JP"/>
              </w:rPr>
            </w:pPr>
            <w:r w:rsidRPr="00460F31">
              <w:rPr>
                <w:rFonts w:cs="Arial"/>
                <w:szCs w:val="18"/>
                <w:lang w:eastAsia="ja-JP"/>
              </w:rPr>
              <w:t>RB Set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6D59EC" w14:textId="77777777" w:rsidR="00460F31" w:rsidRPr="00460F31" w:rsidRDefault="00460F31" w:rsidP="0061752C">
            <w:pPr>
              <w:pStyle w:val="TAL"/>
              <w:rPr>
                <w:rFonts w:cs="Arial"/>
                <w:szCs w:val="18"/>
                <w:lang w:eastAsia="ja-JP"/>
              </w:rPr>
            </w:pPr>
            <w:r w:rsidRPr="00460F3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1F8BAE" w14:textId="77777777" w:rsidR="00460F31" w:rsidRPr="00460F31" w:rsidRDefault="00460F31" w:rsidP="0061752C">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23E36A1" w14:textId="77777777" w:rsidR="00460F31" w:rsidRPr="00460F31" w:rsidRDefault="00460F31" w:rsidP="0061752C">
            <w:pPr>
              <w:pStyle w:val="TAL"/>
              <w:rPr>
                <w:rFonts w:cs="Arial"/>
                <w:szCs w:val="18"/>
                <w:lang w:eastAsia="ja-JP"/>
              </w:rPr>
            </w:pPr>
            <w:r w:rsidRPr="00460F31">
              <w:rPr>
                <w:rFonts w:cs="Arial"/>
                <w:szCs w:val="18"/>
                <w:lang w:eastAsia="ja-JP"/>
              </w:rPr>
              <w:t>[9.3.1.XXX]</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7C27C9C"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331B8B"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B45B6F" w14:textId="77777777" w:rsidR="00460F31" w:rsidRPr="00970C44" w:rsidRDefault="00460F31" w:rsidP="0061752C">
            <w:pPr>
              <w:pStyle w:val="TAC"/>
              <w:rPr>
                <w:lang w:eastAsia="ja-JP"/>
              </w:rPr>
            </w:pPr>
          </w:p>
        </w:tc>
      </w:tr>
      <w:tr w:rsidR="00460F31" w:rsidRPr="00970C44" w14:paraId="6BCAED99"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0BC747E0" w14:textId="77777777" w:rsidR="00460F31" w:rsidRPr="00460F31" w:rsidRDefault="00460F31" w:rsidP="0061752C">
            <w:pPr>
              <w:pStyle w:val="TAL"/>
              <w:ind w:left="200"/>
              <w:rPr>
                <w:rFonts w:cs="Arial"/>
                <w:szCs w:val="18"/>
                <w:lang w:eastAsia="ja-JP"/>
              </w:rPr>
            </w:pPr>
            <w:r w:rsidRPr="00460F31">
              <w:rPr>
                <w:rFonts w:cs="Arial"/>
                <w:szCs w:val="18"/>
                <w:lang w:eastAsia="ja-JP"/>
              </w:rPr>
              <w:t>Frequency-domain HSNA Configuration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1D1A86"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8F8D70" w14:textId="77777777" w:rsidR="00460F31" w:rsidRPr="00460F31" w:rsidRDefault="00460F31" w:rsidP="0061752C">
            <w:pPr>
              <w:pStyle w:val="TAL"/>
              <w:rPr>
                <w:rFonts w:cs="Arial"/>
                <w:szCs w:val="18"/>
                <w:lang w:eastAsia="ja-JP"/>
              </w:rPr>
            </w:pPr>
            <w:r w:rsidRPr="00460F31">
              <w:rPr>
                <w:rFonts w:cs="Arial"/>
                <w:szCs w:val="18"/>
                <w:lang w:eastAsia="ja-JP"/>
              </w:rPr>
              <w:t>0..1</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831E292" w14:textId="77777777" w:rsidR="00460F31" w:rsidRPr="00460F31" w:rsidRDefault="00460F31" w:rsidP="0061752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CCDCF8F"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A07698"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F2704C" w14:textId="77777777" w:rsidR="00460F31" w:rsidRPr="00970C44" w:rsidRDefault="00460F31" w:rsidP="0061752C">
            <w:pPr>
              <w:pStyle w:val="TAC"/>
              <w:rPr>
                <w:lang w:eastAsia="ja-JP"/>
              </w:rPr>
            </w:pPr>
          </w:p>
        </w:tc>
      </w:tr>
      <w:tr w:rsidR="00460F31" w:rsidRPr="00970C44" w14:paraId="1BB7ED59"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6309E630" w14:textId="77777777" w:rsidR="00460F31" w:rsidRPr="00460F31" w:rsidRDefault="00460F31" w:rsidP="0061752C">
            <w:pPr>
              <w:pStyle w:val="TAL"/>
              <w:ind w:left="200"/>
              <w:rPr>
                <w:rFonts w:cs="Arial"/>
                <w:szCs w:val="18"/>
                <w:lang w:eastAsia="ja-JP"/>
              </w:rPr>
            </w:pPr>
            <w:r w:rsidRPr="00460F31">
              <w:rPr>
                <w:rFonts w:cs="Arial"/>
                <w:szCs w:val="18"/>
                <w:lang w:eastAsia="ja-JP"/>
              </w:rPr>
              <w:t>&gt;Frequency-domain HSNA Configuration Item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D0B6F4"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075741" w14:textId="77777777" w:rsidR="00460F31" w:rsidRPr="00460F31" w:rsidRDefault="00460F31" w:rsidP="0061752C">
            <w:pPr>
              <w:pStyle w:val="TAL"/>
              <w:rPr>
                <w:rFonts w:cs="Arial"/>
                <w:szCs w:val="18"/>
                <w:lang w:eastAsia="ja-JP"/>
              </w:rPr>
            </w:pPr>
            <w:r w:rsidRPr="00460F31">
              <w:rPr>
                <w:rFonts w:cs="Arial"/>
                <w:szCs w:val="18"/>
                <w:lang w:eastAsia="ja-JP"/>
              </w:rPr>
              <w:t>1..&lt;</w:t>
            </w:r>
            <w:proofErr w:type="spellStart"/>
            <w:r w:rsidRPr="00460F31">
              <w:rPr>
                <w:rFonts w:cs="Arial"/>
                <w:szCs w:val="18"/>
                <w:lang w:eastAsia="ja-JP"/>
              </w:rPr>
              <w:t>maxnoofRBsetsPerCell</w:t>
            </w:r>
            <w:proofErr w:type="spellEnd"/>
            <w:r w:rsidRPr="00460F31">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3AB1D54" w14:textId="77777777" w:rsidR="00460F31" w:rsidRPr="00460F31" w:rsidRDefault="00460F31" w:rsidP="0061752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690C248"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A28CA"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7B7EB0" w14:textId="77777777" w:rsidR="00460F31" w:rsidRPr="00970C44" w:rsidRDefault="00460F31" w:rsidP="0061752C">
            <w:pPr>
              <w:pStyle w:val="TAC"/>
              <w:rPr>
                <w:lang w:eastAsia="ja-JP"/>
              </w:rPr>
            </w:pPr>
          </w:p>
        </w:tc>
      </w:tr>
      <w:tr w:rsidR="00460F31" w:rsidRPr="00970C44" w14:paraId="6F29631B"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7A1926C7" w14:textId="77777777" w:rsidR="00460F31" w:rsidRPr="00460F31" w:rsidRDefault="00460F31" w:rsidP="0061752C">
            <w:pPr>
              <w:pStyle w:val="TAL"/>
              <w:ind w:left="200"/>
              <w:rPr>
                <w:rFonts w:cs="Arial"/>
                <w:szCs w:val="18"/>
                <w:lang w:eastAsia="ja-JP"/>
              </w:rPr>
            </w:pPr>
            <w:r w:rsidRPr="00460F31">
              <w:rPr>
                <w:rFonts w:cs="Arial"/>
                <w:szCs w:val="18"/>
                <w:lang w:eastAsia="ja-JP"/>
              </w:rPr>
              <w:t>&gt;&gt;RB set Index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F18A05" w14:textId="77777777" w:rsidR="00460F31" w:rsidRPr="00460F31" w:rsidRDefault="00460F31" w:rsidP="0061752C">
            <w:pPr>
              <w:pStyle w:val="TAL"/>
              <w:rPr>
                <w:rFonts w:cs="Arial"/>
                <w:szCs w:val="18"/>
                <w:lang w:eastAsia="ja-JP"/>
              </w:rPr>
            </w:pPr>
            <w:r w:rsidRPr="00460F31">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48A0AF" w14:textId="77777777" w:rsidR="00460F31" w:rsidRPr="00460F31" w:rsidRDefault="00460F31" w:rsidP="0061752C">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F491C42" w14:textId="77777777" w:rsidR="00460F31" w:rsidRPr="00460F31" w:rsidRDefault="00460F31" w:rsidP="0061752C">
            <w:pPr>
              <w:pStyle w:val="TAL"/>
              <w:rPr>
                <w:rFonts w:cs="Arial"/>
                <w:szCs w:val="18"/>
                <w:lang w:eastAsia="ja-JP"/>
              </w:rPr>
            </w:pPr>
            <w:r w:rsidRPr="00460F31">
              <w:rPr>
                <w:rFonts w:cs="Arial"/>
                <w:szCs w:val="18"/>
                <w:lang w:eastAsia="ja-JP"/>
              </w:rPr>
              <w:t>INTEGER (0.. maxnoofRBsetsPerCell-1)</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2CE0324" w14:textId="77777777" w:rsidR="00460F31" w:rsidRPr="00460F31" w:rsidRDefault="00460F31" w:rsidP="0061752C">
            <w:pPr>
              <w:pStyle w:val="TAL"/>
              <w:rPr>
                <w:rFonts w:cs="Arial"/>
                <w:szCs w:val="18"/>
                <w:lang w:eastAsia="ja-JP"/>
              </w:rPr>
            </w:pPr>
            <w:r w:rsidRPr="00460F31">
              <w:rPr>
                <w:rFonts w:cs="Arial"/>
                <w:szCs w:val="18"/>
                <w:lang w:eastAsia="ja-JP"/>
              </w:rPr>
              <w:t>Refers to an RB set defined by RB Set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5B5CF7"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0A1DE4" w14:textId="77777777" w:rsidR="00460F31" w:rsidRPr="00970C44" w:rsidRDefault="00460F31" w:rsidP="0061752C">
            <w:pPr>
              <w:pStyle w:val="TAC"/>
              <w:rPr>
                <w:lang w:eastAsia="ja-JP"/>
              </w:rPr>
            </w:pPr>
          </w:p>
        </w:tc>
      </w:tr>
      <w:tr w:rsidR="00460F31" w:rsidRPr="00970C44" w14:paraId="47801850"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21CBF441" w14:textId="77777777" w:rsidR="00460F31" w:rsidRPr="00460F31" w:rsidRDefault="00460F31" w:rsidP="0061752C">
            <w:pPr>
              <w:pStyle w:val="TAL"/>
              <w:ind w:left="200"/>
              <w:rPr>
                <w:rFonts w:cs="Arial"/>
                <w:szCs w:val="18"/>
                <w:lang w:eastAsia="ja-JP"/>
              </w:rPr>
            </w:pPr>
            <w:r w:rsidRPr="00460F31">
              <w:rPr>
                <w:rFonts w:cs="Arial"/>
                <w:szCs w:val="18"/>
                <w:lang w:eastAsia="ja-JP"/>
              </w:rPr>
              <w:t>&gt;&gt;Frequency-domain HSNA Slot Configuration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661564"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4F6482" w14:textId="77777777" w:rsidR="00460F31" w:rsidRPr="00460F31" w:rsidRDefault="00460F31" w:rsidP="0061752C">
            <w:pPr>
              <w:pStyle w:val="TAL"/>
              <w:rPr>
                <w:rFonts w:cs="Arial"/>
                <w:szCs w:val="18"/>
                <w:lang w:eastAsia="ja-JP"/>
              </w:rPr>
            </w:pPr>
            <w:r w:rsidRPr="00460F31">
              <w:rPr>
                <w:rFonts w:cs="Arial"/>
                <w:szCs w:val="18"/>
                <w:lang w:eastAsia="ja-JP"/>
              </w:rPr>
              <w:t>1</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3CFBE7F" w14:textId="77777777" w:rsidR="00460F31" w:rsidRPr="00460F31" w:rsidRDefault="00460F31" w:rsidP="0061752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3CBDDEF"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04D3"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DBD4D0" w14:textId="77777777" w:rsidR="00460F31" w:rsidRPr="00970C44" w:rsidRDefault="00460F31" w:rsidP="0061752C">
            <w:pPr>
              <w:pStyle w:val="TAC"/>
              <w:rPr>
                <w:lang w:eastAsia="ja-JP"/>
              </w:rPr>
            </w:pPr>
          </w:p>
        </w:tc>
      </w:tr>
      <w:tr w:rsidR="00460F31" w:rsidRPr="00970C44" w14:paraId="31AA518F"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18318C82" w14:textId="77777777" w:rsidR="00460F31" w:rsidRPr="00460F31" w:rsidRDefault="00460F31" w:rsidP="0061752C">
            <w:pPr>
              <w:pStyle w:val="TAL"/>
              <w:ind w:left="200"/>
              <w:rPr>
                <w:rFonts w:cs="Arial"/>
                <w:szCs w:val="18"/>
                <w:lang w:eastAsia="ja-JP"/>
              </w:rPr>
            </w:pPr>
            <w:r w:rsidRPr="00460F31">
              <w:rPr>
                <w:rFonts w:cs="Arial"/>
                <w:szCs w:val="18"/>
                <w:lang w:eastAsia="ja-JP"/>
              </w:rPr>
              <w:t>&gt;&gt;&gt;Frequency-domain HSNA Slot Configuration item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E809BB"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CA0EBE" w14:textId="77777777" w:rsidR="00460F31" w:rsidRPr="00460F31" w:rsidRDefault="00460F31" w:rsidP="0061752C">
            <w:pPr>
              <w:pStyle w:val="TAL"/>
              <w:rPr>
                <w:rFonts w:cs="Arial"/>
                <w:szCs w:val="18"/>
                <w:lang w:eastAsia="ja-JP"/>
              </w:rPr>
            </w:pPr>
            <w:r w:rsidRPr="00460F31">
              <w:rPr>
                <w:rFonts w:cs="Arial"/>
                <w:szCs w:val="18"/>
                <w:lang w:eastAsia="ja-JP"/>
              </w:rPr>
              <w:t>1..&lt;</w:t>
            </w:r>
            <w:proofErr w:type="spellStart"/>
            <w:r w:rsidRPr="00460F31">
              <w:rPr>
                <w:rFonts w:cs="Arial"/>
                <w:szCs w:val="18"/>
                <w:lang w:eastAsia="ja-JP"/>
              </w:rPr>
              <w:t>maxnoofHSNASlots</w:t>
            </w:r>
            <w:proofErr w:type="spellEnd"/>
            <w:r w:rsidRPr="00460F31">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9A477A0" w14:textId="77777777" w:rsidR="00460F31" w:rsidRPr="00460F31" w:rsidRDefault="00460F31" w:rsidP="0061752C">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58DFE7A"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6887DA"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30A803" w14:textId="77777777" w:rsidR="00460F31" w:rsidRPr="00970C44" w:rsidRDefault="00460F31" w:rsidP="0061752C">
            <w:pPr>
              <w:pStyle w:val="TAC"/>
              <w:rPr>
                <w:lang w:eastAsia="ja-JP"/>
              </w:rPr>
            </w:pPr>
          </w:p>
        </w:tc>
      </w:tr>
      <w:tr w:rsidR="00460F31" w:rsidRPr="00970C44" w14:paraId="671BA37F"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6E07A5F3" w14:textId="77777777" w:rsidR="00460F31" w:rsidRPr="00460F31" w:rsidRDefault="00460F31" w:rsidP="0061752C">
            <w:pPr>
              <w:pStyle w:val="TAL"/>
              <w:ind w:left="200"/>
              <w:rPr>
                <w:rFonts w:cs="Arial"/>
                <w:szCs w:val="18"/>
                <w:lang w:eastAsia="ja-JP"/>
              </w:rPr>
            </w:pPr>
            <w:r w:rsidRPr="00460F31">
              <w:rPr>
                <w:rFonts w:cs="Arial"/>
                <w:szCs w:val="18"/>
                <w:lang w:eastAsia="ja-JP"/>
              </w:rPr>
              <w:t>&gt;&gt;&gt;&gt;Slot Index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7654A9" w14:textId="77777777" w:rsidR="00460F31" w:rsidRPr="00460F31" w:rsidRDefault="00460F31" w:rsidP="0061752C">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9ABB1F" w14:textId="77777777" w:rsidR="00460F31" w:rsidRPr="00460F31" w:rsidRDefault="00460F31" w:rsidP="0061752C">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F098B65" w14:textId="77777777" w:rsidR="00460F31" w:rsidRPr="00460F31" w:rsidRDefault="00460F31" w:rsidP="0061752C">
            <w:pPr>
              <w:pStyle w:val="TAL"/>
              <w:rPr>
                <w:rFonts w:cs="Arial"/>
                <w:szCs w:val="18"/>
                <w:lang w:eastAsia="ja-JP"/>
              </w:rPr>
            </w:pPr>
            <w:r w:rsidRPr="00460F31">
              <w:rPr>
                <w:rFonts w:cs="Arial"/>
                <w:szCs w:val="18"/>
                <w:lang w:eastAsia="ja-JP"/>
              </w:rPr>
              <w:t>INTEGER (0.. maxnoofHSNASlots-1)</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C359AB3" w14:textId="77777777" w:rsidR="00460F31" w:rsidRPr="00460F31" w:rsidRDefault="00460F31" w:rsidP="3EC2788A">
            <w:pPr>
              <w:pStyle w:val="TAL"/>
              <w:rPr>
                <w:rFonts w:cs="Arial"/>
                <w:lang w:eastAsia="ja-JP"/>
              </w:rPr>
            </w:pPr>
            <w:r w:rsidRPr="3EC2788A">
              <w:rPr>
                <w:rFonts w:cs="Arial"/>
                <w:lang w:eastAsia="ja-JP"/>
              </w:rPr>
              <w:t xml:space="preserve">This is an index to a slot within the HSNA Transmission Periodicity. </w:t>
            </w:r>
            <w:r w:rsidRPr="3EC2788A">
              <w:rPr>
                <w:rFonts w:cs="Arial"/>
                <w:strike/>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7CAC5B"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ECE50B" w14:textId="77777777" w:rsidR="00460F31" w:rsidRPr="00970C44" w:rsidRDefault="00460F31" w:rsidP="0061752C">
            <w:pPr>
              <w:pStyle w:val="TAC"/>
              <w:rPr>
                <w:lang w:eastAsia="ja-JP"/>
              </w:rPr>
            </w:pPr>
          </w:p>
        </w:tc>
      </w:tr>
      <w:tr w:rsidR="00460F31" w:rsidRPr="00970C44" w14:paraId="090A7D18"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2A5C2A70" w14:textId="77777777" w:rsidR="00460F31" w:rsidRPr="00460F31" w:rsidRDefault="00460F31" w:rsidP="0061752C">
            <w:pPr>
              <w:pStyle w:val="TAL"/>
              <w:ind w:left="200"/>
              <w:rPr>
                <w:rFonts w:cs="Arial"/>
                <w:szCs w:val="18"/>
                <w:lang w:eastAsia="ja-JP"/>
              </w:rPr>
            </w:pPr>
            <w:r w:rsidRPr="00460F31">
              <w:rPr>
                <w:rFonts w:cs="Arial"/>
                <w:szCs w:val="18"/>
                <w:lang w:eastAsia="ja-JP"/>
              </w:rPr>
              <w:t>&gt;&gt;&gt;&gt;HSNA Downlink</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D4C25C" w14:textId="77777777" w:rsidR="00460F31" w:rsidRPr="00460F31" w:rsidRDefault="00460F31" w:rsidP="0061752C">
            <w:pPr>
              <w:pStyle w:val="TAL"/>
              <w:rPr>
                <w:rFonts w:cs="Arial"/>
                <w:szCs w:val="18"/>
                <w:lang w:eastAsia="ja-JP"/>
              </w:rPr>
            </w:pPr>
            <w:r w:rsidRPr="00460F3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311BAF" w14:textId="77777777" w:rsidR="00460F31" w:rsidRPr="00460F31" w:rsidRDefault="00460F31" w:rsidP="0061752C">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C0007BA" w14:textId="77777777" w:rsidR="00460F31" w:rsidRPr="00460F31" w:rsidRDefault="00460F31" w:rsidP="0061752C">
            <w:pPr>
              <w:pStyle w:val="TAL"/>
              <w:rPr>
                <w:rFonts w:cs="Arial"/>
                <w:szCs w:val="18"/>
                <w:lang w:eastAsia="ja-JP"/>
              </w:rPr>
            </w:pPr>
            <w:r w:rsidRPr="00460F31">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354DD9" w14:textId="77777777" w:rsidR="00460F31" w:rsidRPr="00460F31" w:rsidRDefault="00460F31" w:rsidP="0061752C">
            <w:pPr>
              <w:pStyle w:val="TAL"/>
              <w:rPr>
                <w:rFonts w:cs="Arial"/>
                <w:szCs w:val="18"/>
                <w:lang w:eastAsia="ja-JP"/>
              </w:rPr>
            </w:pPr>
            <w:r w:rsidRPr="00460F31">
              <w:rPr>
                <w:rFonts w:cs="Arial"/>
                <w:szCs w:val="18"/>
                <w:lang w:eastAsia="ja-JP"/>
              </w:rPr>
              <w:t>HSNA value for downlink symbols in a slot, for an RB set.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F87199"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2AC669" w14:textId="77777777" w:rsidR="00460F31" w:rsidRPr="00970C44" w:rsidRDefault="00460F31" w:rsidP="0061752C">
            <w:pPr>
              <w:pStyle w:val="TAC"/>
              <w:rPr>
                <w:lang w:eastAsia="ja-JP"/>
              </w:rPr>
            </w:pPr>
          </w:p>
        </w:tc>
      </w:tr>
      <w:tr w:rsidR="00460F31" w:rsidRPr="00970C44" w14:paraId="7144EAC8"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726DB81D" w14:textId="77777777" w:rsidR="00460F31" w:rsidRPr="00460F31" w:rsidRDefault="00460F31" w:rsidP="0061752C">
            <w:pPr>
              <w:pStyle w:val="TAL"/>
              <w:ind w:left="200"/>
              <w:rPr>
                <w:rFonts w:cs="Arial"/>
                <w:szCs w:val="18"/>
                <w:lang w:eastAsia="ja-JP"/>
              </w:rPr>
            </w:pPr>
            <w:r w:rsidRPr="00460F31">
              <w:rPr>
                <w:rFonts w:cs="Arial"/>
                <w:szCs w:val="18"/>
                <w:lang w:eastAsia="ja-JP"/>
              </w:rPr>
              <w:t>&gt;&gt;&gt;&gt;HSNA Uplink</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3D2BCA" w14:textId="77777777" w:rsidR="00460F31" w:rsidRPr="00460F31" w:rsidRDefault="00460F31" w:rsidP="0061752C">
            <w:pPr>
              <w:pStyle w:val="TAL"/>
              <w:rPr>
                <w:rFonts w:cs="Arial"/>
                <w:szCs w:val="18"/>
                <w:lang w:eastAsia="ja-JP"/>
              </w:rPr>
            </w:pPr>
            <w:r w:rsidRPr="00460F3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C5DCF2" w14:textId="77777777" w:rsidR="00460F31" w:rsidRPr="00460F31" w:rsidRDefault="00460F31" w:rsidP="0061752C">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8B9ED6D" w14:textId="77777777" w:rsidR="00460F31" w:rsidRPr="00460F31" w:rsidRDefault="00460F31" w:rsidP="0061752C">
            <w:pPr>
              <w:pStyle w:val="TAL"/>
              <w:rPr>
                <w:rFonts w:cs="Arial"/>
                <w:szCs w:val="18"/>
                <w:lang w:eastAsia="ja-JP"/>
              </w:rPr>
            </w:pPr>
            <w:r w:rsidRPr="00460F31">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FD673AC" w14:textId="77777777" w:rsidR="00460F31" w:rsidRPr="00460F31" w:rsidRDefault="00460F31" w:rsidP="0061752C">
            <w:pPr>
              <w:pStyle w:val="TAL"/>
              <w:rPr>
                <w:rFonts w:cs="Arial"/>
                <w:szCs w:val="18"/>
                <w:lang w:eastAsia="ja-JP"/>
              </w:rPr>
            </w:pPr>
            <w:r w:rsidRPr="00460F31">
              <w:rPr>
                <w:rFonts w:cs="Arial"/>
                <w:szCs w:val="18"/>
                <w:lang w:eastAsia="ja-JP"/>
              </w:rPr>
              <w:t>HSNA value for uplink symbols in a slot, for an RB set.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2057BD"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D2C7B9" w14:textId="77777777" w:rsidR="00460F31" w:rsidRPr="00970C44" w:rsidRDefault="00460F31" w:rsidP="0061752C">
            <w:pPr>
              <w:pStyle w:val="TAC"/>
              <w:rPr>
                <w:lang w:eastAsia="ja-JP"/>
              </w:rPr>
            </w:pPr>
          </w:p>
        </w:tc>
      </w:tr>
      <w:tr w:rsidR="00460F31" w:rsidRPr="00970C44" w14:paraId="61F76682" w14:textId="77777777" w:rsidTr="3EC2788A">
        <w:tc>
          <w:tcPr>
            <w:tcW w:w="2160" w:type="dxa"/>
            <w:tcBorders>
              <w:top w:val="single" w:sz="4" w:space="0" w:color="auto"/>
              <w:left w:val="single" w:sz="4" w:space="0" w:color="auto"/>
              <w:bottom w:val="single" w:sz="4" w:space="0" w:color="auto"/>
              <w:right w:val="single" w:sz="4" w:space="0" w:color="auto"/>
            </w:tcBorders>
            <w:shd w:val="clear" w:color="auto" w:fill="auto"/>
          </w:tcPr>
          <w:p w14:paraId="7BEFEE0B" w14:textId="77777777" w:rsidR="00460F31" w:rsidRPr="00460F31" w:rsidRDefault="00460F31" w:rsidP="0061752C">
            <w:pPr>
              <w:pStyle w:val="TAL"/>
              <w:ind w:left="200"/>
              <w:rPr>
                <w:rFonts w:cs="Arial"/>
                <w:szCs w:val="18"/>
                <w:lang w:eastAsia="ja-JP"/>
              </w:rPr>
            </w:pPr>
            <w:r w:rsidRPr="00460F31">
              <w:rPr>
                <w:rFonts w:cs="Arial"/>
                <w:szCs w:val="18"/>
                <w:lang w:eastAsia="ja-JP"/>
              </w:rPr>
              <w:t>&gt;&gt;&gt;&gt;HSNA Flexible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8C11B5" w14:textId="77777777" w:rsidR="00460F31" w:rsidRPr="00460F31" w:rsidRDefault="00460F31" w:rsidP="0061752C">
            <w:pPr>
              <w:pStyle w:val="TAL"/>
              <w:rPr>
                <w:rFonts w:cs="Arial"/>
                <w:szCs w:val="18"/>
                <w:lang w:eastAsia="ja-JP"/>
              </w:rPr>
            </w:pPr>
            <w:r w:rsidRPr="00460F3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903462" w14:textId="77777777" w:rsidR="00460F31" w:rsidRPr="00460F31" w:rsidRDefault="00460F31" w:rsidP="0061752C">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D364F19" w14:textId="77777777" w:rsidR="00460F31" w:rsidRPr="00460F31" w:rsidRDefault="00460F31" w:rsidP="0061752C">
            <w:pPr>
              <w:pStyle w:val="TAL"/>
              <w:rPr>
                <w:rFonts w:cs="Arial"/>
                <w:szCs w:val="18"/>
                <w:lang w:eastAsia="ja-JP"/>
              </w:rPr>
            </w:pPr>
            <w:r w:rsidRPr="00460F31">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7852E19" w14:textId="77777777" w:rsidR="00460F31" w:rsidRPr="00460F31" w:rsidRDefault="00460F31" w:rsidP="0061752C">
            <w:pPr>
              <w:pStyle w:val="TAL"/>
              <w:rPr>
                <w:rFonts w:cs="Arial"/>
                <w:szCs w:val="18"/>
                <w:lang w:eastAsia="ja-JP"/>
              </w:rPr>
            </w:pPr>
            <w:r w:rsidRPr="00460F31">
              <w:rPr>
                <w:rFonts w:cs="Arial"/>
                <w:szCs w:val="18"/>
                <w:lang w:eastAsia="ja-JP"/>
              </w:rPr>
              <w:t>HSNA value for flexible symbols in a slot, for an RB set.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4661E0" w14:textId="77777777" w:rsidR="00460F31" w:rsidRPr="00970C44" w:rsidRDefault="00460F31" w:rsidP="006175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25C4B0" w14:textId="77777777" w:rsidR="00460F31" w:rsidRPr="00970C44" w:rsidRDefault="00460F31" w:rsidP="0061752C">
            <w:pPr>
              <w:pStyle w:val="TAC"/>
              <w:rPr>
                <w:lang w:eastAsia="ja-JP"/>
              </w:rPr>
            </w:pPr>
          </w:p>
        </w:tc>
      </w:tr>
      <w:tr w:rsidR="00460F31" w:rsidRPr="00970C44" w14:paraId="6EF089B9" w14:textId="77777777" w:rsidTr="3EC2788A">
        <w:tc>
          <w:tcPr>
            <w:tcW w:w="9720" w:type="dxa"/>
            <w:gridSpan w:val="7"/>
            <w:tcBorders>
              <w:top w:val="single" w:sz="4" w:space="0" w:color="auto"/>
              <w:left w:val="single" w:sz="4" w:space="0" w:color="auto"/>
              <w:bottom w:val="single" w:sz="4" w:space="0" w:color="auto"/>
              <w:right w:val="single" w:sz="4" w:space="0" w:color="auto"/>
            </w:tcBorders>
            <w:shd w:val="clear" w:color="auto" w:fill="auto"/>
          </w:tcPr>
          <w:p w14:paraId="6B246982" w14:textId="77777777" w:rsidR="00460F31" w:rsidRPr="00460F31" w:rsidRDefault="00460F31" w:rsidP="3EC2788A">
            <w:pPr>
              <w:pStyle w:val="TAC"/>
              <w:jc w:val="left"/>
              <w:rPr>
                <w:rFonts w:cs="Arial"/>
                <w:strike/>
                <w:highlight w:val="yellow"/>
                <w:lang w:eastAsia="ja-JP"/>
              </w:rPr>
            </w:pPr>
            <w:bookmarkStart w:id="5" w:name="_Hlk95220500"/>
            <w:r w:rsidRPr="3EC2788A">
              <w:rPr>
                <w:rFonts w:cs="Arial"/>
                <w:strike/>
                <w:highlight w:val="yellow"/>
                <w:lang w:eastAsia="ja-JP"/>
              </w:rPr>
              <w:t>* editor’s note: it is yet to be finalized how to resolve the conflict when for a given slot index and an RB set, both HSNA Slot Configuration Item (i.e., Rel-16 time-domain HSNA), and Frequency-domain HSNA Slot Configuration item (i.e., Rel-17 frequency-domain HSNA) are configured.</w:t>
            </w:r>
            <w:bookmarkEnd w:id="5"/>
          </w:p>
        </w:tc>
      </w:tr>
    </w:tbl>
    <w:p w14:paraId="4EA17AA1" w14:textId="2F26A6A6" w:rsidR="00460F31" w:rsidRDefault="00460F31" w:rsidP="00460F31"/>
    <w:p w14:paraId="78D3FB41" w14:textId="775ADB5B" w:rsidR="0075636F" w:rsidRDefault="0075636F" w:rsidP="00460F31"/>
    <w:p w14:paraId="740369AC" w14:textId="77777777" w:rsidR="003F28F6" w:rsidRDefault="003F28F6">
      <w:pPr>
        <w:overflowPunct/>
        <w:autoSpaceDE/>
        <w:autoSpaceDN/>
        <w:adjustRightInd/>
        <w:spacing w:after="0"/>
        <w:jc w:val="left"/>
        <w:textAlignment w:val="auto"/>
        <w:rPr>
          <w:b/>
          <w:bCs/>
        </w:rPr>
      </w:pPr>
      <w:r>
        <w:br w:type="page"/>
      </w:r>
    </w:p>
    <w:p w14:paraId="0FC87CBD" w14:textId="77777777" w:rsidR="003F28F6" w:rsidRDefault="003F28F6" w:rsidP="003F28F6">
      <w:r w:rsidRPr="00073ABD">
        <w:rPr>
          <w:rFonts w:ascii="Times New Roman" w:eastAsia="宋体" w:hAnsi="Times New Roman"/>
          <w:highlight w:val="yellow"/>
          <w:lang w:val="en-US"/>
        </w:rPr>
        <w:lastRenderedPageBreak/>
        <w:t>----------------------</w:t>
      </w:r>
      <w:r>
        <w:rPr>
          <w:rFonts w:ascii="Times New Roman" w:eastAsia="宋体" w:hAnsi="Times New Roman"/>
          <w:highlight w:val="yellow"/>
          <w:lang w:val="en-US"/>
        </w:rPr>
        <w:t xml:space="preserve"> </w:t>
      </w:r>
      <w:r w:rsidRPr="00073ABD">
        <w:rPr>
          <w:rFonts w:ascii="Times New Roman" w:eastAsia="宋体" w:hAnsi="Times New Roman"/>
          <w:highlight w:val="yellow"/>
          <w:lang w:val="en-US"/>
        </w:rPr>
        <w:t>Next change --</w:t>
      </w:r>
      <w:r>
        <w:rPr>
          <w:rFonts w:ascii="Times New Roman" w:eastAsia="宋体" w:hAnsi="Times New Roman"/>
          <w:highlight w:val="yellow"/>
          <w:lang w:val="en-US"/>
        </w:rPr>
        <w:t xml:space="preserve">- </w:t>
      </w:r>
      <w:r w:rsidRPr="00460F31">
        <w:rPr>
          <w:rFonts w:ascii="Times New Roman" w:eastAsia="宋体" w:hAnsi="Times New Roman"/>
          <w:highlight w:val="yellow"/>
          <w:lang w:val="en-US"/>
        </w:rPr>
        <w:t xml:space="preserve">Frequency-domain HSNA configuration </w:t>
      </w:r>
      <w:r w:rsidRPr="00073ABD">
        <w:rPr>
          <w:rFonts w:ascii="Times New Roman" w:eastAsia="宋体" w:hAnsi="Times New Roman"/>
          <w:highlight w:val="yellow"/>
          <w:lang w:val="en-US"/>
        </w:rPr>
        <w:t>---------------------</w:t>
      </w:r>
    </w:p>
    <w:p w14:paraId="06C041E2" w14:textId="19661C54" w:rsidR="0075636F" w:rsidRDefault="0075636F" w:rsidP="0075636F">
      <w:pPr>
        <w:pStyle w:val="Caption"/>
        <w:keepNext/>
      </w:pPr>
      <w:r w:rsidRPr="0096614F">
        <w:t>suggested changes to GNB-DU RESOURCE CONFIGURATION [38.473, 9.2.9.3]</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75636F" w14:paraId="60D81B8B" w14:textId="77777777" w:rsidTr="3EC2788A">
        <w:trPr>
          <w:jc w:val="center"/>
        </w:trPr>
        <w:tc>
          <w:tcPr>
            <w:tcW w:w="2394" w:type="dxa"/>
          </w:tcPr>
          <w:p w14:paraId="18AC2CA2" w14:textId="77777777" w:rsidR="0075636F" w:rsidRPr="00970C44" w:rsidRDefault="0075636F" w:rsidP="0061752C">
            <w:pPr>
              <w:pStyle w:val="TAH"/>
              <w:rPr>
                <w:lang w:eastAsia="ja-JP"/>
              </w:rPr>
            </w:pPr>
            <w:r w:rsidRPr="00970C44">
              <w:rPr>
                <w:lang w:eastAsia="ja-JP"/>
              </w:rPr>
              <w:t>IE/Group Name</w:t>
            </w:r>
          </w:p>
        </w:tc>
        <w:tc>
          <w:tcPr>
            <w:tcW w:w="1274" w:type="dxa"/>
          </w:tcPr>
          <w:p w14:paraId="2038F8CD" w14:textId="77777777" w:rsidR="0075636F" w:rsidRPr="00970C44" w:rsidRDefault="0075636F" w:rsidP="0061752C">
            <w:pPr>
              <w:pStyle w:val="TAH"/>
              <w:rPr>
                <w:lang w:eastAsia="ja-JP"/>
              </w:rPr>
            </w:pPr>
            <w:r w:rsidRPr="00970C44">
              <w:rPr>
                <w:lang w:eastAsia="ja-JP"/>
              </w:rPr>
              <w:t>Presence</w:t>
            </w:r>
          </w:p>
        </w:tc>
        <w:tc>
          <w:tcPr>
            <w:tcW w:w="1708" w:type="dxa"/>
          </w:tcPr>
          <w:p w14:paraId="44ADA1EB" w14:textId="77777777" w:rsidR="0075636F" w:rsidRPr="00970C44" w:rsidRDefault="0075636F" w:rsidP="0061752C">
            <w:pPr>
              <w:pStyle w:val="TAH"/>
              <w:rPr>
                <w:lang w:eastAsia="ja-JP"/>
              </w:rPr>
            </w:pPr>
            <w:r w:rsidRPr="00970C44">
              <w:rPr>
                <w:lang w:eastAsia="ja-JP"/>
              </w:rPr>
              <w:t>Range</w:t>
            </w:r>
          </w:p>
        </w:tc>
        <w:tc>
          <w:tcPr>
            <w:tcW w:w="1259" w:type="dxa"/>
          </w:tcPr>
          <w:p w14:paraId="54299F38" w14:textId="77777777" w:rsidR="0075636F" w:rsidRPr="00970C44" w:rsidRDefault="0075636F" w:rsidP="0061752C">
            <w:pPr>
              <w:pStyle w:val="TAH"/>
              <w:rPr>
                <w:lang w:eastAsia="ja-JP"/>
              </w:rPr>
            </w:pPr>
            <w:r w:rsidRPr="00970C44">
              <w:rPr>
                <w:lang w:eastAsia="ja-JP"/>
              </w:rPr>
              <w:t>IE type and reference</w:t>
            </w:r>
          </w:p>
        </w:tc>
        <w:tc>
          <w:tcPr>
            <w:tcW w:w="1288" w:type="dxa"/>
          </w:tcPr>
          <w:p w14:paraId="5BCE01EE" w14:textId="77777777" w:rsidR="0075636F" w:rsidRPr="00970C44" w:rsidRDefault="0075636F" w:rsidP="0061752C">
            <w:pPr>
              <w:pStyle w:val="TAH"/>
              <w:rPr>
                <w:lang w:eastAsia="ja-JP"/>
              </w:rPr>
            </w:pPr>
            <w:r w:rsidRPr="00970C44">
              <w:rPr>
                <w:lang w:eastAsia="ja-JP"/>
              </w:rPr>
              <w:t>Semantics description</w:t>
            </w:r>
          </w:p>
        </w:tc>
        <w:tc>
          <w:tcPr>
            <w:tcW w:w="1288" w:type="dxa"/>
          </w:tcPr>
          <w:p w14:paraId="092CF875" w14:textId="77777777" w:rsidR="0075636F" w:rsidRPr="00970C44" w:rsidRDefault="0075636F" w:rsidP="0061752C">
            <w:pPr>
              <w:pStyle w:val="TAH"/>
              <w:rPr>
                <w:lang w:eastAsia="ja-JP"/>
              </w:rPr>
            </w:pPr>
            <w:r w:rsidRPr="00970C44">
              <w:rPr>
                <w:lang w:eastAsia="ja-JP"/>
              </w:rPr>
              <w:t>Criticality</w:t>
            </w:r>
          </w:p>
        </w:tc>
        <w:tc>
          <w:tcPr>
            <w:tcW w:w="1274" w:type="dxa"/>
          </w:tcPr>
          <w:p w14:paraId="1D4450AF" w14:textId="77777777" w:rsidR="0075636F" w:rsidRPr="00970C44" w:rsidRDefault="0075636F" w:rsidP="0061752C">
            <w:pPr>
              <w:pStyle w:val="TAH"/>
              <w:rPr>
                <w:lang w:eastAsia="ja-JP"/>
              </w:rPr>
            </w:pPr>
            <w:r w:rsidRPr="00970C44">
              <w:rPr>
                <w:lang w:eastAsia="ja-JP"/>
              </w:rPr>
              <w:t>Assigned Criticality</w:t>
            </w:r>
          </w:p>
        </w:tc>
      </w:tr>
      <w:tr w:rsidR="0075636F" w14:paraId="5D537577" w14:textId="77777777" w:rsidTr="3EC2788A">
        <w:trPr>
          <w:jc w:val="center"/>
        </w:trPr>
        <w:tc>
          <w:tcPr>
            <w:tcW w:w="2394" w:type="dxa"/>
            <w:shd w:val="clear" w:color="auto" w:fill="auto"/>
          </w:tcPr>
          <w:p w14:paraId="5DA598C2" w14:textId="77777777" w:rsidR="0075636F" w:rsidRPr="0075636F" w:rsidRDefault="0075636F" w:rsidP="0061752C">
            <w:pPr>
              <w:pStyle w:val="TAL"/>
              <w:jc w:val="center"/>
              <w:rPr>
                <w:rFonts w:cs="Arial"/>
                <w:color w:val="000000" w:themeColor="text1"/>
                <w:szCs w:val="18"/>
                <w:lang w:eastAsia="ja-JP"/>
              </w:rPr>
            </w:pPr>
            <w:r w:rsidRPr="0075636F">
              <w:rPr>
                <w:b/>
                <w:bCs/>
                <w:color w:val="000000" w:themeColor="text1"/>
                <w:sz w:val="24"/>
                <w:szCs w:val="28"/>
                <w:lang w:eastAsia="ja-JP"/>
              </w:rPr>
              <w:t>…</w:t>
            </w:r>
          </w:p>
        </w:tc>
        <w:tc>
          <w:tcPr>
            <w:tcW w:w="1274" w:type="dxa"/>
            <w:shd w:val="clear" w:color="auto" w:fill="auto"/>
          </w:tcPr>
          <w:p w14:paraId="34E22E95" w14:textId="77777777" w:rsidR="0075636F" w:rsidRPr="0075636F" w:rsidRDefault="0075636F" w:rsidP="0061752C">
            <w:pPr>
              <w:pStyle w:val="TAL"/>
              <w:jc w:val="center"/>
              <w:rPr>
                <w:color w:val="000000" w:themeColor="text1"/>
                <w:lang w:eastAsia="ja-JP"/>
              </w:rPr>
            </w:pPr>
            <w:r w:rsidRPr="0075636F">
              <w:rPr>
                <w:b/>
                <w:bCs/>
                <w:color w:val="000000" w:themeColor="text1"/>
                <w:sz w:val="24"/>
                <w:szCs w:val="28"/>
                <w:lang w:eastAsia="ja-JP"/>
              </w:rPr>
              <w:t>…</w:t>
            </w:r>
          </w:p>
        </w:tc>
        <w:tc>
          <w:tcPr>
            <w:tcW w:w="1708" w:type="dxa"/>
            <w:shd w:val="clear" w:color="auto" w:fill="auto"/>
          </w:tcPr>
          <w:p w14:paraId="6421D761" w14:textId="77777777" w:rsidR="0075636F" w:rsidRPr="0075636F" w:rsidRDefault="0075636F" w:rsidP="0061752C">
            <w:pPr>
              <w:pStyle w:val="TAL"/>
              <w:jc w:val="center"/>
              <w:rPr>
                <w:color w:val="000000" w:themeColor="text1"/>
                <w:lang w:eastAsia="ja-JP"/>
              </w:rPr>
            </w:pPr>
            <w:r w:rsidRPr="0075636F">
              <w:rPr>
                <w:b/>
                <w:bCs/>
                <w:color w:val="000000" w:themeColor="text1"/>
                <w:sz w:val="24"/>
                <w:szCs w:val="28"/>
                <w:lang w:eastAsia="ja-JP"/>
              </w:rPr>
              <w:t>…</w:t>
            </w:r>
          </w:p>
        </w:tc>
        <w:tc>
          <w:tcPr>
            <w:tcW w:w="1259" w:type="dxa"/>
            <w:shd w:val="clear" w:color="auto" w:fill="auto"/>
          </w:tcPr>
          <w:p w14:paraId="0150887F" w14:textId="77777777" w:rsidR="0075636F" w:rsidRPr="0075636F" w:rsidRDefault="0075636F" w:rsidP="0061752C">
            <w:pPr>
              <w:pStyle w:val="TAL"/>
              <w:jc w:val="center"/>
              <w:rPr>
                <w:color w:val="000000" w:themeColor="text1"/>
                <w:lang w:eastAsia="ja-JP"/>
              </w:rPr>
            </w:pPr>
            <w:r w:rsidRPr="0075636F">
              <w:rPr>
                <w:b/>
                <w:bCs/>
                <w:color w:val="000000" w:themeColor="text1"/>
                <w:sz w:val="24"/>
                <w:szCs w:val="28"/>
                <w:lang w:eastAsia="ja-JP"/>
              </w:rPr>
              <w:t>…</w:t>
            </w:r>
          </w:p>
        </w:tc>
        <w:tc>
          <w:tcPr>
            <w:tcW w:w="1288" w:type="dxa"/>
            <w:shd w:val="clear" w:color="auto" w:fill="auto"/>
          </w:tcPr>
          <w:p w14:paraId="099124F7" w14:textId="77777777" w:rsidR="0075636F" w:rsidRPr="0075636F" w:rsidRDefault="0075636F" w:rsidP="0061752C">
            <w:pPr>
              <w:pStyle w:val="TAL"/>
              <w:jc w:val="center"/>
              <w:rPr>
                <w:color w:val="000000" w:themeColor="text1"/>
                <w:lang w:eastAsia="ja-JP"/>
              </w:rPr>
            </w:pPr>
            <w:r w:rsidRPr="0075636F">
              <w:rPr>
                <w:b/>
                <w:bCs/>
                <w:color w:val="000000" w:themeColor="text1"/>
                <w:sz w:val="24"/>
                <w:szCs w:val="28"/>
                <w:lang w:eastAsia="ja-JP"/>
              </w:rPr>
              <w:t>…</w:t>
            </w:r>
          </w:p>
        </w:tc>
        <w:tc>
          <w:tcPr>
            <w:tcW w:w="1288" w:type="dxa"/>
            <w:shd w:val="clear" w:color="auto" w:fill="auto"/>
          </w:tcPr>
          <w:p w14:paraId="2043CD62" w14:textId="77777777" w:rsidR="0075636F" w:rsidRPr="0075636F" w:rsidRDefault="0075636F" w:rsidP="0061752C">
            <w:pPr>
              <w:pStyle w:val="TAC"/>
              <w:rPr>
                <w:color w:val="000000" w:themeColor="text1"/>
                <w:lang w:eastAsia="ja-JP"/>
              </w:rPr>
            </w:pPr>
            <w:r w:rsidRPr="0075636F">
              <w:rPr>
                <w:b/>
                <w:bCs/>
                <w:color w:val="000000" w:themeColor="text1"/>
                <w:sz w:val="24"/>
                <w:szCs w:val="28"/>
                <w:lang w:eastAsia="ja-JP"/>
              </w:rPr>
              <w:t>…</w:t>
            </w:r>
          </w:p>
        </w:tc>
        <w:tc>
          <w:tcPr>
            <w:tcW w:w="1274" w:type="dxa"/>
            <w:shd w:val="clear" w:color="auto" w:fill="auto"/>
          </w:tcPr>
          <w:p w14:paraId="642AE9AD" w14:textId="77777777" w:rsidR="0075636F" w:rsidRPr="0075636F" w:rsidRDefault="0075636F" w:rsidP="0061752C">
            <w:pPr>
              <w:pStyle w:val="TAC"/>
              <w:rPr>
                <w:color w:val="000000" w:themeColor="text1"/>
                <w:lang w:eastAsia="ja-JP"/>
              </w:rPr>
            </w:pPr>
            <w:r w:rsidRPr="0075636F">
              <w:rPr>
                <w:b/>
                <w:bCs/>
                <w:color w:val="000000" w:themeColor="text1"/>
                <w:sz w:val="24"/>
                <w:szCs w:val="28"/>
                <w:lang w:eastAsia="ja-JP"/>
              </w:rPr>
              <w:t>…</w:t>
            </w:r>
          </w:p>
        </w:tc>
      </w:tr>
      <w:tr w:rsidR="0075636F" w14:paraId="48614C44"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65CE2FB1" w14:textId="77777777" w:rsidR="0075636F" w:rsidRPr="0075636F" w:rsidRDefault="0075636F" w:rsidP="0061752C">
            <w:pPr>
              <w:rPr>
                <w:rFonts w:cs="Arial"/>
                <w:color w:val="000000" w:themeColor="text1"/>
                <w:sz w:val="18"/>
                <w:szCs w:val="18"/>
                <w:lang w:eastAsia="ja-JP"/>
              </w:rPr>
            </w:pPr>
            <w:r w:rsidRPr="0075636F">
              <w:rPr>
                <w:rFonts w:eastAsia="Malgun Gothic" w:cs="Arial"/>
                <w:b/>
                <w:color w:val="000000" w:themeColor="text1"/>
                <w:lang w:eastAsia="ko-KR"/>
              </w:rPr>
              <w:t xml:space="preserve">Neighbour Cell Information </w:t>
            </w:r>
            <w:r w:rsidRPr="0075636F">
              <w:rPr>
                <w:rFonts w:cs="Arial"/>
                <w:b/>
                <w:color w:val="000000" w:themeColor="text1"/>
                <w:lang w:eastAsia="ja-JP"/>
              </w:rPr>
              <w:t>List</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20894DC" w14:textId="77777777" w:rsidR="0075636F" w:rsidRPr="0075636F" w:rsidRDefault="0075636F" w:rsidP="0061752C">
            <w:pPr>
              <w:pStyle w:val="TAL"/>
              <w:rPr>
                <w:rFonts w:cs="Arial"/>
                <w:bCs/>
                <w:color w:val="000000" w:themeColor="text1"/>
                <w:lang w:val="en-US"/>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E43838F" w14:textId="77777777" w:rsidR="0075636F" w:rsidRPr="0075636F" w:rsidRDefault="0075636F" w:rsidP="0061752C">
            <w:pPr>
              <w:pStyle w:val="TAL"/>
              <w:rPr>
                <w:rFonts w:cs="Arial"/>
                <w:color w:val="000000" w:themeColor="text1"/>
                <w:highlight w:val="yellow"/>
                <w:lang w:eastAsia="ja-JP"/>
              </w:rPr>
            </w:pPr>
            <w:r w:rsidRPr="0075636F">
              <w:rPr>
                <w:rFonts w:eastAsia="Malgun Gothic" w:cs="Arial"/>
                <w:i/>
                <w:color w:val="000000" w:themeColor="text1"/>
                <w:szCs w:val="18"/>
                <w:lang w:eastAsia="ko-KR"/>
              </w:rPr>
              <w:t>0..1</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F1AAAF0"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D1C968C"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CC85F23"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DF6993C" w14:textId="77777777" w:rsidR="0075636F" w:rsidRPr="0075636F" w:rsidRDefault="0075636F" w:rsidP="0061752C">
            <w:pPr>
              <w:pStyle w:val="TAC"/>
              <w:rPr>
                <w:rFonts w:cs="Arial"/>
                <w:color w:val="000000" w:themeColor="text1"/>
                <w:highlight w:val="yellow"/>
                <w:lang w:eastAsia="ja-JP"/>
              </w:rPr>
            </w:pPr>
          </w:p>
        </w:tc>
      </w:tr>
      <w:tr w:rsidR="0075636F" w14:paraId="0F32E639"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7B7B2C1" w14:textId="77777777" w:rsidR="0075636F" w:rsidRPr="0075636F" w:rsidRDefault="0075636F" w:rsidP="0061752C">
            <w:pPr>
              <w:rPr>
                <w:rFonts w:cs="Arial"/>
                <w:color w:val="000000" w:themeColor="text1"/>
                <w:sz w:val="18"/>
                <w:szCs w:val="18"/>
                <w:lang w:eastAsia="ja-JP"/>
              </w:rPr>
            </w:pPr>
            <w:r w:rsidRPr="0075636F">
              <w:rPr>
                <w:rFonts w:cs="Arial"/>
                <w:b/>
                <w:color w:val="000000" w:themeColor="text1"/>
                <w:sz w:val="18"/>
                <w:szCs w:val="18"/>
                <w:lang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D517F17" w14:textId="77777777" w:rsidR="0075636F" w:rsidRPr="0075636F" w:rsidRDefault="0075636F" w:rsidP="0061752C">
            <w:pPr>
              <w:pStyle w:val="TAL"/>
              <w:rPr>
                <w:rFonts w:cs="Arial"/>
                <w:bCs/>
                <w:color w:val="000000" w:themeColor="text1"/>
                <w:lang w:val="en-US"/>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A855B2F" w14:textId="77777777" w:rsidR="0075636F" w:rsidRPr="0075636F" w:rsidRDefault="0075636F" w:rsidP="0061752C">
            <w:pPr>
              <w:pStyle w:val="TAL"/>
              <w:rPr>
                <w:rFonts w:cs="Arial"/>
                <w:color w:val="000000" w:themeColor="text1"/>
                <w:highlight w:val="yellow"/>
                <w:lang w:eastAsia="ja-JP"/>
              </w:rPr>
            </w:pPr>
            <w:r w:rsidRPr="0075636F">
              <w:rPr>
                <w:rFonts w:eastAsia="Malgun Gothic" w:cs="Arial"/>
                <w:i/>
                <w:color w:val="000000" w:themeColor="text1"/>
                <w:szCs w:val="18"/>
                <w:lang w:eastAsia="ko-KR"/>
              </w:rPr>
              <w:t>1 .. &lt;</w:t>
            </w:r>
            <w:r w:rsidRPr="0075636F">
              <w:rPr>
                <w:color w:val="000000" w:themeColor="text1"/>
                <w:lang w:eastAsia="ja-JP"/>
              </w:rPr>
              <w:t xml:space="preserve"> </w:t>
            </w:r>
            <w:proofErr w:type="spellStart"/>
            <w:r w:rsidRPr="0075636F">
              <w:rPr>
                <w:i/>
                <w:iCs/>
                <w:color w:val="000000" w:themeColor="text1"/>
                <w:lang w:eastAsia="ja-JP"/>
              </w:rPr>
              <w:t>maxnoofNeighbours</w:t>
            </w:r>
            <w:proofErr w:type="spellEnd"/>
            <w:r w:rsidRPr="0075636F">
              <w:rPr>
                <w:rFonts w:eastAsia="Malgun Gothic" w:cs="Arial"/>
                <w:i/>
                <w:color w:val="000000" w:themeColor="text1"/>
                <w:szCs w:val="18"/>
                <w:lang w:eastAsia="ko-KR"/>
              </w:rPr>
              <w:t>&gt;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908255D"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88E5465"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748B150"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AC6FF0A" w14:textId="77777777" w:rsidR="0075636F" w:rsidRPr="0075636F" w:rsidRDefault="0075636F" w:rsidP="0061752C">
            <w:pPr>
              <w:pStyle w:val="TAC"/>
              <w:rPr>
                <w:rFonts w:cs="Arial"/>
                <w:color w:val="000000" w:themeColor="text1"/>
                <w:highlight w:val="yellow"/>
                <w:lang w:eastAsia="ja-JP"/>
              </w:rPr>
            </w:pPr>
          </w:p>
        </w:tc>
      </w:tr>
      <w:tr w:rsidR="0075636F" w14:paraId="19B27476"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2EB6C60A" w14:textId="77777777" w:rsidR="0075636F" w:rsidRPr="0075636F" w:rsidRDefault="0075636F" w:rsidP="0061752C">
            <w:pPr>
              <w:rPr>
                <w:rFonts w:cs="Arial"/>
                <w:color w:val="000000" w:themeColor="text1"/>
                <w:sz w:val="18"/>
                <w:szCs w:val="18"/>
                <w:lang w:eastAsia="ja-JP"/>
              </w:rPr>
            </w:pPr>
            <w:r w:rsidRPr="0075636F">
              <w:rPr>
                <w:rFonts w:cs="Arial"/>
                <w:color w:val="000000" w:themeColor="text1"/>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D8435A" w14:textId="77777777" w:rsidR="0075636F" w:rsidRPr="0075636F" w:rsidRDefault="0075636F" w:rsidP="0061752C">
            <w:pPr>
              <w:pStyle w:val="TAL"/>
              <w:rPr>
                <w:rFonts w:cs="Arial"/>
                <w:bCs/>
                <w:color w:val="000000" w:themeColor="text1"/>
                <w:lang w:val="en-US"/>
              </w:rPr>
            </w:pPr>
            <w:r w:rsidRPr="0075636F">
              <w:rPr>
                <w:rFonts w:eastAsia="Malgun Gothic" w:cs="Arial"/>
                <w:color w:val="000000" w:themeColor="text1"/>
                <w:szCs w:val="18"/>
                <w:lang w:eastAsia="ko-KR"/>
              </w:rPr>
              <w:t>M</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79CA5BD" w14:textId="77777777" w:rsidR="0075636F" w:rsidRPr="0075636F" w:rsidRDefault="0075636F" w:rsidP="0061752C">
            <w:pPr>
              <w:pStyle w:val="TAL"/>
              <w:rPr>
                <w:rFonts w:cs="Arial"/>
                <w:color w:val="000000" w:themeColor="text1"/>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F8F3FE3" w14:textId="77777777" w:rsidR="0075636F" w:rsidRPr="0075636F" w:rsidRDefault="0075636F" w:rsidP="0061752C">
            <w:pPr>
              <w:pStyle w:val="TAL"/>
              <w:rPr>
                <w:rFonts w:cs="Arial"/>
                <w:color w:val="000000" w:themeColor="text1"/>
                <w:szCs w:val="14"/>
                <w:lang w:eastAsia="ja-JP"/>
              </w:rPr>
            </w:pPr>
            <w:r w:rsidRPr="0075636F">
              <w:rPr>
                <w:rFonts w:eastAsia="Malgun Gothic" w:cs="Arial"/>
                <w:color w:val="000000" w:themeColor="text1"/>
                <w:szCs w:val="18"/>
                <w:lang w:eastAsia="ko-KR"/>
              </w:rPr>
              <w:t>9.3.1.12</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3592EDD0"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0BA1243"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D5B7C0A" w14:textId="77777777" w:rsidR="0075636F" w:rsidRPr="0075636F" w:rsidRDefault="0075636F" w:rsidP="0061752C">
            <w:pPr>
              <w:pStyle w:val="TAC"/>
              <w:rPr>
                <w:rFonts w:cs="Arial"/>
                <w:color w:val="000000" w:themeColor="text1"/>
                <w:highlight w:val="yellow"/>
                <w:lang w:eastAsia="ja-JP"/>
              </w:rPr>
            </w:pPr>
          </w:p>
        </w:tc>
      </w:tr>
      <w:tr w:rsidR="0075636F" w14:paraId="62864F5D"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FFFF00"/>
          </w:tcPr>
          <w:p w14:paraId="6E2A8AC3"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&gt;&gt;DC Peer Node</w:t>
            </w:r>
          </w:p>
        </w:tc>
        <w:tc>
          <w:tcPr>
            <w:tcW w:w="1274" w:type="dxa"/>
            <w:tcBorders>
              <w:top w:val="single" w:sz="4" w:space="0" w:color="auto"/>
              <w:left w:val="single" w:sz="4" w:space="0" w:color="auto"/>
              <w:bottom w:val="single" w:sz="4" w:space="0" w:color="auto"/>
              <w:right w:val="single" w:sz="4" w:space="0" w:color="auto"/>
            </w:tcBorders>
            <w:shd w:val="clear" w:color="auto" w:fill="FFFF00"/>
          </w:tcPr>
          <w:p w14:paraId="711A4802"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M</w:t>
            </w:r>
          </w:p>
        </w:tc>
        <w:tc>
          <w:tcPr>
            <w:tcW w:w="1708" w:type="dxa"/>
            <w:tcBorders>
              <w:top w:val="single" w:sz="4" w:space="0" w:color="auto"/>
              <w:left w:val="single" w:sz="4" w:space="0" w:color="auto"/>
              <w:bottom w:val="single" w:sz="4" w:space="0" w:color="auto"/>
              <w:right w:val="single" w:sz="4" w:space="0" w:color="auto"/>
            </w:tcBorders>
            <w:shd w:val="clear" w:color="auto" w:fill="FFFF00"/>
          </w:tcPr>
          <w:p w14:paraId="18496798" w14:textId="77777777" w:rsidR="0075636F" w:rsidRPr="0075636F" w:rsidRDefault="0075636F" w:rsidP="0061752C">
            <w:pPr>
              <w:pStyle w:val="TAL"/>
              <w:rPr>
                <w:rFonts w:cs="Arial"/>
                <w:color w:val="000000" w:themeColor="text1"/>
                <w:highlight w:val="yellow"/>
                <w:lang w:eastAsia="ja-JP"/>
              </w:rPr>
            </w:pPr>
            <w:r w:rsidRPr="0075636F">
              <w:rPr>
                <w:color w:val="000000" w:themeColor="text1"/>
                <w:lang w:eastAsia="ja-JP"/>
              </w:rPr>
              <w:t>ENUMERATED (true, false, …)</w:t>
            </w:r>
          </w:p>
        </w:tc>
        <w:tc>
          <w:tcPr>
            <w:tcW w:w="1259" w:type="dxa"/>
            <w:tcBorders>
              <w:top w:val="single" w:sz="4" w:space="0" w:color="auto"/>
              <w:left w:val="single" w:sz="4" w:space="0" w:color="auto"/>
              <w:bottom w:val="single" w:sz="4" w:space="0" w:color="auto"/>
              <w:right w:val="single" w:sz="4" w:space="0" w:color="auto"/>
            </w:tcBorders>
            <w:shd w:val="clear" w:color="auto" w:fill="FFFF00"/>
          </w:tcPr>
          <w:p w14:paraId="5317F73A"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FFFF00"/>
          </w:tcPr>
          <w:p w14:paraId="59745113"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FFFF00"/>
          </w:tcPr>
          <w:p w14:paraId="5E571A0C"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FFFF00"/>
          </w:tcPr>
          <w:p w14:paraId="4E8F1786" w14:textId="77777777" w:rsidR="0075636F" w:rsidRPr="0075636F" w:rsidRDefault="0075636F" w:rsidP="0061752C">
            <w:pPr>
              <w:pStyle w:val="TAC"/>
              <w:rPr>
                <w:rFonts w:cs="Arial"/>
                <w:color w:val="000000" w:themeColor="text1"/>
                <w:highlight w:val="yellow"/>
                <w:lang w:eastAsia="ja-JP"/>
              </w:rPr>
            </w:pPr>
          </w:p>
        </w:tc>
      </w:tr>
      <w:tr w:rsidR="0075636F" w14:paraId="79BF1849"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59F7AE6" w14:textId="77777777" w:rsidR="0075636F" w:rsidRPr="0075636F" w:rsidRDefault="0075636F" w:rsidP="0061752C">
            <w:pPr>
              <w:rPr>
                <w:rFonts w:cs="Arial"/>
                <w:color w:val="000000" w:themeColor="text1"/>
                <w:sz w:val="18"/>
                <w:szCs w:val="18"/>
                <w:lang w:eastAsia="ja-JP"/>
              </w:rPr>
            </w:pPr>
            <w:r w:rsidRPr="0075636F">
              <w:rPr>
                <w:rFonts w:cs="Arial"/>
                <w:bCs/>
                <w:color w:val="000000" w:themeColor="text1"/>
                <w:sz w:val="18"/>
                <w:szCs w:val="18"/>
                <w:lang w:eastAsia="ja-JP"/>
              </w:rPr>
              <w:t>&gt;&gt;</w:t>
            </w:r>
            <w:r w:rsidRPr="0075636F">
              <w:rPr>
                <w:rFonts w:cs="Arial"/>
                <w:bCs/>
                <w:color w:val="000000" w:themeColor="text1"/>
                <w:sz w:val="18"/>
                <w:szCs w:val="18"/>
                <w:lang w:val="en-US"/>
              </w:rPr>
              <w:t xml:space="preserve">CHOICE </w:t>
            </w:r>
            <w:r w:rsidRPr="0075636F">
              <w:rPr>
                <w:rFonts w:cs="Arial"/>
                <w:bCs/>
                <w:i/>
                <w:iCs/>
                <w:color w:val="000000" w:themeColor="text1"/>
                <w:sz w:val="18"/>
                <w:szCs w:val="18"/>
                <w:lang w:eastAsia="ja-JP"/>
              </w:rPr>
              <w:t>IAB-DU Cell Resource Configuration</w:t>
            </w:r>
            <w:r w:rsidRPr="0075636F">
              <w:rPr>
                <w:rFonts w:cs="Arial"/>
                <w:bCs/>
                <w:i/>
                <w:iCs/>
                <w:color w:val="000000" w:themeColor="text1"/>
                <w:sz w:val="18"/>
                <w:szCs w:val="18"/>
                <w:lang w:val="en-US"/>
              </w:rPr>
              <w:t>-Mode-Info</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23ABAC5"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eastAsia="ja-JP"/>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21C0305" w14:textId="77777777" w:rsidR="0075636F" w:rsidRPr="0075636F" w:rsidRDefault="0075636F" w:rsidP="0061752C">
            <w:pPr>
              <w:pStyle w:val="TAL"/>
              <w:rPr>
                <w:rFonts w:cs="Arial"/>
                <w:color w:val="000000" w:themeColor="text1"/>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7AC7611"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E3A13D6"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517E947"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15D0CC1" w14:textId="77777777" w:rsidR="0075636F" w:rsidRPr="0075636F" w:rsidRDefault="0075636F" w:rsidP="0061752C">
            <w:pPr>
              <w:pStyle w:val="TAC"/>
              <w:rPr>
                <w:rFonts w:cs="Arial"/>
                <w:color w:val="000000" w:themeColor="text1"/>
                <w:highlight w:val="yellow"/>
                <w:lang w:eastAsia="ja-JP"/>
              </w:rPr>
            </w:pPr>
          </w:p>
        </w:tc>
      </w:tr>
      <w:tr w:rsidR="0075636F" w14:paraId="5200D30F"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33138FFF" w14:textId="77777777" w:rsidR="0075636F" w:rsidRPr="0075636F" w:rsidRDefault="0075636F" w:rsidP="0061752C">
            <w:pPr>
              <w:rPr>
                <w:rFonts w:cs="Arial"/>
                <w:color w:val="000000" w:themeColor="text1"/>
                <w:sz w:val="18"/>
                <w:szCs w:val="18"/>
                <w:lang w:eastAsia="ja-JP"/>
              </w:rPr>
            </w:pPr>
            <w:r w:rsidRPr="0075636F">
              <w:rPr>
                <w:rFonts w:cs="Arial"/>
                <w:bCs/>
                <w:color w:val="000000" w:themeColor="text1"/>
                <w:sz w:val="18"/>
                <w:szCs w:val="18"/>
                <w:lang w:eastAsia="ja-JP"/>
              </w:rPr>
              <w:t>&gt;</w:t>
            </w:r>
            <w:r w:rsidRPr="0075636F">
              <w:rPr>
                <w:rFonts w:cs="Arial"/>
                <w:bCs/>
                <w:color w:val="000000" w:themeColor="text1"/>
                <w:sz w:val="18"/>
                <w:szCs w:val="18"/>
                <w:lang w:val="en-US"/>
              </w:rPr>
              <w:t>&gt;&gt;</w:t>
            </w:r>
            <w:r w:rsidRPr="0075636F">
              <w:rPr>
                <w:rFonts w:cs="Arial"/>
                <w:bCs/>
                <w:i/>
                <w:iCs/>
                <w:color w:val="000000" w:themeColor="text1"/>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087FDA2" w14:textId="77777777" w:rsidR="0075636F" w:rsidRPr="0075636F" w:rsidRDefault="0075636F" w:rsidP="0061752C">
            <w:pPr>
              <w:pStyle w:val="TAL"/>
              <w:rPr>
                <w:rFonts w:cs="Arial"/>
                <w:bCs/>
                <w:color w:val="000000" w:themeColor="text1"/>
                <w:lang w:val="en-US"/>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4C19FB14" w14:textId="77777777" w:rsidR="0075636F" w:rsidRPr="0075636F" w:rsidRDefault="0075636F" w:rsidP="0061752C">
            <w:pPr>
              <w:pStyle w:val="TAL"/>
              <w:rPr>
                <w:rFonts w:cs="Arial"/>
                <w:color w:val="000000" w:themeColor="text1"/>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BC21632"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FDA2D2A"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0039C84"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5986252" w14:textId="77777777" w:rsidR="0075636F" w:rsidRPr="0075636F" w:rsidRDefault="0075636F" w:rsidP="0061752C">
            <w:pPr>
              <w:pStyle w:val="TAC"/>
              <w:rPr>
                <w:rFonts w:cs="Arial"/>
                <w:color w:val="000000" w:themeColor="text1"/>
                <w:highlight w:val="yellow"/>
                <w:lang w:eastAsia="ja-JP"/>
              </w:rPr>
            </w:pPr>
          </w:p>
        </w:tc>
      </w:tr>
      <w:tr w:rsidR="0075636F" w14:paraId="444678BA"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4ADB62D" w14:textId="77777777" w:rsidR="0075636F" w:rsidRPr="0075636F" w:rsidRDefault="0075636F" w:rsidP="0061752C">
            <w:pPr>
              <w:rPr>
                <w:rFonts w:cs="Arial"/>
                <w:bCs/>
                <w:color w:val="000000" w:themeColor="text1"/>
                <w:sz w:val="18"/>
                <w:szCs w:val="18"/>
                <w:lang w:val="en-US"/>
              </w:rPr>
            </w:pPr>
            <w:r w:rsidRPr="0075636F">
              <w:rPr>
                <w:rFonts w:cs="Arial"/>
                <w:b/>
                <w:color w:val="000000" w:themeColor="text1"/>
                <w:sz w:val="18"/>
                <w:szCs w:val="18"/>
              </w:rPr>
              <w:t>&gt;&gt;</w:t>
            </w:r>
            <w:r w:rsidRPr="0075636F">
              <w:rPr>
                <w:rFonts w:cs="Arial"/>
                <w:b/>
                <w:color w:val="000000" w:themeColor="text1"/>
                <w:sz w:val="18"/>
                <w:szCs w:val="18"/>
                <w:lang w:val="en-US"/>
              </w:rPr>
              <w:t>&gt;&gt;</w:t>
            </w:r>
            <w:r w:rsidRPr="0075636F">
              <w:rPr>
                <w:rFonts w:cs="Arial"/>
                <w:b/>
                <w:color w:val="000000" w:themeColor="text1"/>
                <w:sz w:val="18"/>
                <w:szCs w:val="18"/>
              </w:rPr>
              <w:t>TDD Info</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7329A04" w14:textId="77777777" w:rsidR="0075636F" w:rsidRPr="0075636F" w:rsidRDefault="0075636F" w:rsidP="0061752C">
            <w:pPr>
              <w:pStyle w:val="TAL"/>
              <w:rPr>
                <w:rFonts w:cs="Arial"/>
                <w:bCs/>
                <w:color w:val="000000" w:themeColor="text1"/>
                <w:lang w:val="en-US"/>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B4B51BD" w14:textId="77777777" w:rsidR="0075636F" w:rsidRPr="0075636F" w:rsidRDefault="0075636F" w:rsidP="0061752C">
            <w:pPr>
              <w:pStyle w:val="TAL"/>
              <w:rPr>
                <w:rFonts w:cs="Arial"/>
                <w:color w:val="000000" w:themeColor="text1"/>
                <w:highlight w:val="yellow"/>
                <w:lang w:eastAsia="ja-JP"/>
              </w:rPr>
            </w:pPr>
            <w:r w:rsidRPr="0075636F">
              <w:rPr>
                <w:rFonts w:cs="Arial"/>
                <w:i/>
                <w:color w:val="000000" w:themeColor="text1"/>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38B81AC"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9FA7E4B" w14:textId="77777777" w:rsidR="0075636F" w:rsidRPr="0075636F" w:rsidRDefault="0075636F" w:rsidP="0061752C">
            <w:pPr>
              <w:pStyle w:val="TAL"/>
              <w:rPr>
                <w:rFonts w:cs="Arial"/>
                <w:color w:val="000000" w:themeColor="text1"/>
                <w:szCs w:val="14"/>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9CC0925"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3879AB2" w14:textId="77777777" w:rsidR="0075636F" w:rsidRPr="0075636F" w:rsidRDefault="0075636F" w:rsidP="0061752C">
            <w:pPr>
              <w:pStyle w:val="TAC"/>
              <w:rPr>
                <w:rFonts w:cs="Arial"/>
                <w:color w:val="000000" w:themeColor="text1"/>
                <w:highlight w:val="yellow"/>
                <w:lang w:eastAsia="ja-JP"/>
              </w:rPr>
            </w:pPr>
          </w:p>
        </w:tc>
      </w:tr>
      <w:tr w:rsidR="0075636F" w14:paraId="0EF5090A"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E925E25"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&gt;&gt;</w:t>
            </w:r>
            <w:r w:rsidRPr="0075636F">
              <w:rPr>
                <w:rFonts w:cs="Arial"/>
                <w:bCs/>
                <w:color w:val="000000" w:themeColor="text1"/>
                <w:sz w:val="18"/>
                <w:szCs w:val="18"/>
                <w:lang w:val="en-US"/>
              </w:rPr>
              <w:t>&gt;&gt;&gt;</w:t>
            </w:r>
            <w:r w:rsidRPr="0075636F">
              <w:rPr>
                <w:rFonts w:cs="Arial"/>
                <w:color w:val="000000" w:themeColor="text1"/>
                <w:sz w:val="18"/>
                <w:szCs w:val="18"/>
                <w:lang w:eastAsia="ja-JP"/>
              </w:rPr>
              <w:t xml:space="preserve">NR </w:t>
            </w:r>
            <w:proofErr w:type="spellStart"/>
            <w:r w:rsidRPr="0075636F">
              <w:rPr>
                <w:rFonts w:cs="Arial"/>
                <w:color w:val="000000" w:themeColor="text1"/>
                <w:sz w:val="18"/>
                <w:szCs w:val="18"/>
              </w:rPr>
              <w:t>FreqInfo</w:t>
            </w:r>
            <w:proofErr w:type="spellEnd"/>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032A4D5"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A4EBB"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DB1D1F" w14:textId="77777777" w:rsidR="0075636F" w:rsidRPr="0075636F" w:rsidRDefault="0075636F" w:rsidP="0061752C">
            <w:pPr>
              <w:pStyle w:val="TAL"/>
              <w:rPr>
                <w:rFonts w:cs="Arial"/>
                <w:color w:val="000000" w:themeColor="text1"/>
                <w:szCs w:val="18"/>
                <w:lang w:eastAsia="ja-JP"/>
              </w:rPr>
            </w:pPr>
            <w:r w:rsidRPr="0075636F">
              <w:rPr>
                <w:rFonts w:cs="Arial"/>
                <w:color w:val="000000" w:themeColor="text1"/>
                <w:szCs w:val="18"/>
                <w:lang w:eastAsia="ja-JP"/>
              </w:rPr>
              <w:t>NR Frequency Info</w:t>
            </w:r>
          </w:p>
          <w:p w14:paraId="54F90926"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0E0DD4E"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D96E5C1"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0F91706" w14:textId="77777777" w:rsidR="0075636F" w:rsidRPr="0075636F" w:rsidRDefault="0075636F" w:rsidP="0061752C">
            <w:pPr>
              <w:pStyle w:val="TAC"/>
              <w:rPr>
                <w:rFonts w:cs="Arial"/>
                <w:color w:val="000000" w:themeColor="text1"/>
                <w:highlight w:val="yellow"/>
                <w:lang w:eastAsia="ja-JP"/>
              </w:rPr>
            </w:pPr>
          </w:p>
        </w:tc>
      </w:tr>
      <w:tr w:rsidR="0075636F" w14:paraId="5E0535E8"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69687F86"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&gt;&gt;</w:t>
            </w:r>
            <w:r w:rsidRPr="0075636F">
              <w:rPr>
                <w:rFonts w:cs="Arial"/>
                <w:bCs/>
                <w:color w:val="000000" w:themeColor="text1"/>
                <w:sz w:val="18"/>
                <w:szCs w:val="18"/>
                <w:lang w:val="en-US"/>
              </w:rPr>
              <w:t>&gt;&gt;&gt;</w:t>
            </w:r>
            <w:r w:rsidRPr="0075636F">
              <w:rPr>
                <w:rFonts w:cs="Arial"/>
                <w:color w:val="000000" w:themeColor="text1"/>
                <w:sz w:val="18"/>
                <w:szCs w:val="18"/>
                <w:lang w:eastAsia="ja-JP"/>
              </w:rPr>
              <w:t>Transmission Bandwidth</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8F12F0A"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7A67A0A"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8A47839" w14:textId="77777777" w:rsidR="0075636F" w:rsidRPr="0075636F" w:rsidRDefault="0075636F" w:rsidP="0061752C">
            <w:pPr>
              <w:pStyle w:val="TAL"/>
              <w:rPr>
                <w:color w:val="000000" w:themeColor="text1"/>
                <w:lang w:eastAsia="ja-JP"/>
              </w:rPr>
            </w:pPr>
            <w:r w:rsidRPr="0075636F">
              <w:rPr>
                <w:color w:val="000000" w:themeColor="text1"/>
                <w:lang w:eastAsia="ja-JP"/>
              </w:rPr>
              <w:t>Transmission Bandwidth</w:t>
            </w:r>
          </w:p>
          <w:p w14:paraId="78A4EB16" w14:textId="77777777" w:rsidR="0075636F" w:rsidRPr="0075636F" w:rsidRDefault="0075636F" w:rsidP="0061752C">
            <w:pPr>
              <w:pStyle w:val="TAL"/>
              <w:rPr>
                <w:rFonts w:cs="Arial"/>
                <w:bCs/>
                <w:color w:val="000000" w:themeColor="text1"/>
                <w:lang w:eastAsia="ja-JP"/>
              </w:rPr>
            </w:pPr>
            <w:r w:rsidRPr="0075636F">
              <w:rPr>
                <w:color w:val="000000" w:themeColor="text1"/>
                <w:lang w:eastAsia="ja-JP"/>
              </w:rPr>
              <w:t>9.3.1.15</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9DB96A9"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282FD259"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DA56AF6" w14:textId="77777777" w:rsidR="0075636F" w:rsidRPr="0075636F" w:rsidRDefault="0075636F" w:rsidP="0061752C">
            <w:pPr>
              <w:pStyle w:val="TAC"/>
              <w:rPr>
                <w:rFonts w:cs="Arial"/>
                <w:color w:val="000000" w:themeColor="text1"/>
                <w:highlight w:val="yellow"/>
                <w:lang w:eastAsia="ja-JP"/>
              </w:rPr>
            </w:pPr>
          </w:p>
        </w:tc>
      </w:tr>
      <w:tr w:rsidR="0075636F" w14:paraId="30E296A3"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8F1FD9F"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&gt;&gt;</w:t>
            </w:r>
            <w:r w:rsidRPr="0075636F">
              <w:rPr>
                <w:rFonts w:cs="Arial"/>
                <w:bCs/>
                <w:color w:val="000000" w:themeColor="text1"/>
                <w:sz w:val="18"/>
                <w:szCs w:val="18"/>
                <w:lang w:val="en-US"/>
              </w:rPr>
              <w:t>&gt;&gt;&gt;</w:t>
            </w:r>
            <w:r w:rsidRPr="0075636F">
              <w:rPr>
                <w:rFonts w:cs="Arial"/>
                <w:color w:val="000000" w:themeColor="text1"/>
                <w:sz w:val="18"/>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69B654C"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289F8B6"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21751BC" w14:textId="77777777" w:rsidR="0075636F" w:rsidRPr="0075636F" w:rsidRDefault="0075636F" w:rsidP="0061752C">
            <w:pPr>
              <w:pStyle w:val="TAL"/>
              <w:rPr>
                <w:rFonts w:cs="Arial"/>
                <w:color w:val="000000" w:themeColor="text1"/>
                <w:szCs w:val="18"/>
                <w:lang w:eastAsia="ja-JP"/>
              </w:rPr>
            </w:pPr>
            <w:r w:rsidRPr="0075636F">
              <w:rPr>
                <w:rFonts w:cs="Arial"/>
                <w:color w:val="000000" w:themeColor="text1"/>
                <w:szCs w:val="18"/>
                <w:lang w:eastAsia="ja-JP"/>
              </w:rPr>
              <w:t>NR Carrier List</w:t>
            </w:r>
          </w:p>
          <w:p w14:paraId="23A75731"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5C8A7A0"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If included, the Transmission Bandwidth IE shall be ignored.</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DD38123"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60DF7A8" w14:textId="77777777" w:rsidR="0075636F" w:rsidRPr="0075636F" w:rsidRDefault="0075636F" w:rsidP="0061752C">
            <w:pPr>
              <w:pStyle w:val="TAC"/>
              <w:rPr>
                <w:rFonts w:cs="Arial"/>
                <w:color w:val="000000" w:themeColor="text1"/>
                <w:highlight w:val="yellow"/>
                <w:lang w:eastAsia="ja-JP"/>
              </w:rPr>
            </w:pPr>
          </w:p>
        </w:tc>
      </w:tr>
      <w:tr w:rsidR="0075636F" w14:paraId="40608840"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FB9C44D" w14:textId="77777777" w:rsidR="0075636F" w:rsidRPr="0075636F" w:rsidRDefault="0075636F" w:rsidP="0061752C">
            <w:pPr>
              <w:rPr>
                <w:rFonts w:cs="Arial"/>
                <w:b/>
                <w:color w:val="000000" w:themeColor="text1"/>
                <w:sz w:val="18"/>
                <w:szCs w:val="18"/>
              </w:rPr>
            </w:pPr>
            <w:r w:rsidRPr="0075636F">
              <w:rPr>
                <w:rFonts w:cs="Arial"/>
                <w:bCs/>
                <w:color w:val="000000" w:themeColor="text1"/>
                <w:sz w:val="18"/>
                <w:szCs w:val="18"/>
                <w:lang w:eastAsia="ja-JP"/>
              </w:rPr>
              <w:t>&gt;&gt;</w:t>
            </w:r>
            <w:r w:rsidRPr="0075636F">
              <w:rPr>
                <w:rFonts w:cs="Arial"/>
                <w:bCs/>
                <w:color w:val="000000" w:themeColor="text1"/>
                <w:sz w:val="18"/>
                <w:szCs w:val="18"/>
                <w:lang w:val="en-US"/>
              </w:rPr>
              <w:t>&gt;&gt;&gt;</w:t>
            </w:r>
            <w:proofErr w:type="spellStart"/>
            <w:r w:rsidRPr="0075636F">
              <w:rPr>
                <w:rFonts w:cs="Arial"/>
                <w:bCs/>
                <w:color w:val="000000" w:themeColor="text1"/>
                <w:sz w:val="18"/>
                <w:szCs w:val="18"/>
                <w:lang w:eastAsia="ja-JP"/>
              </w:rPr>
              <w:t>gNB</w:t>
            </w:r>
            <w:proofErr w:type="spellEnd"/>
            <w:r w:rsidRPr="0075636F">
              <w:rPr>
                <w:rFonts w:cs="Arial"/>
                <w:bCs/>
                <w:color w:val="000000" w:themeColor="text1"/>
                <w:sz w:val="18"/>
                <w:szCs w:val="18"/>
                <w:lang w:eastAsia="ja-JP"/>
              </w:rPr>
              <w:t>-DU Cell Resource Configuration</w:t>
            </w:r>
            <w:r w:rsidRPr="0075636F">
              <w:rPr>
                <w:rFonts w:cs="Arial"/>
                <w:bCs/>
                <w:color w:val="000000" w:themeColor="text1"/>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4ACBD0E"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M</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41DD77F6"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84FE2D8" w14:textId="77777777" w:rsidR="0075636F" w:rsidRPr="0075636F" w:rsidRDefault="0075636F" w:rsidP="0061752C">
            <w:pPr>
              <w:pStyle w:val="TAL"/>
              <w:rPr>
                <w:rFonts w:cs="Arial"/>
                <w:bCs/>
                <w:color w:val="000000" w:themeColor="text1"/>
                <w:lang w:eastAsia="ja-JP"/>
              </w:rPr>
            </w:pPr>
            <w:proofErr w:type="spellStart"/>
            <w:r w:rsidRPr="0075636F">
              <w:rPr>
                <w:rFonts w:cs="Arial"/>
                <w:bCs/>
                <w:color w:val="000000" w:themeColor="text1"/>
                <w:lang w:eastAsia="ja-JP"/>
              </w:rPr>
              <w:t>gNB</w:t>
            </w:r>
            <w:proofErr w:type="spellEnd"/>
            <w:r w:rsidRPr="0075636F">
              <w:rPr>
                <w:rFonts w:cs="Arial"/>
                <w:bCs/>
                <w:color w:val="000000" w:themeColor="text1"/>
                <w:lang w:eastAsia="ja-JP"/>
              </w:rPr>
              <w:t xml:space="preserve">-DU Cell Resource Configuration </w:t>
            </w:r>
          </w:p>
          <w:p w14:paraId="5BBE6770" w14:textId="77777777" w:rsidR="0075636F" w:rsidRPr="0075636F" w:rsidRDefault="0075636F" w:rsidP="0061752C">
            <w:pPr>
              <w:pStyle w:val="TAL"/>
              <w:rPr>
                <w:rFonts w:cs="Arial"/>
                <w:color w:val="000000" w:themeColor="text1"/>
                <w:szCs w:val="14"/>
                <w:lang w:eastAsia="ja-JP"/>
              </w:rPr>
            </w:pPr>
            <w:r w:rsidRPr="0075636F">
              <w:rPr>
                <w:rFonts w:cs="Arial"/>
                <w:bCs/>
                <w:color w:val="000000" w:themeColor="text1"/>
                <w:lang w:eastAsia="ja-JP"/>
              </w:rPr>
              <w:t>9.3.1.107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32930DE7" w14:textId="77777777" w:rsidR="0075636F" w:rsidRPr="0075636F" w:rsidRDefault="0075636F" w:rsidP="0061752C">
            <w:pPr>
              <w:pStyle w:val="TAL"/>
              <w:rPr>
                <w:rFonts w:cs="Arial"/>
                <w:color w:val="000000" w:themeColor="text1"/>
                <w:szCs w:val="14"/>
                <w:lang w:eastAsia="ja-JP"/>
              </w:rPr>
            </w:pPr>
            <w:r w:rsidRPr="0075636F">
              <w:rPr>
                <w:rFonts w:cs="Arial"/>
                <w:bCs/>
                <w:color w:val="000000" w:themeColor="text1"/>
                <w:lang w:eastAsia="ja-JP"/>
              </w:rPr>
              <w:t>Contains</w:t>
            </w:r>
            <w:r w:rsidRPr="0075636F">
              <w:rPr>
                <w:rFonts w:cs="Arial"/>
                <w:bCs/>
                <w:color w:val="000000" w:themeColor="text1"/>
              </w:rPr>
              <w:t xml:space="preserve"> </w:t>
            </w:r>
            <w:r w:rsidRPr="0075636F">
              <w:rPr>
                <w:rFonts w:cs="Arial"/>
                <w:bCs/>
                <w:color w:val="000000" w:themeColor="text1"/>
                <w:lang w:val="en-US"/>
              </w:rPr>
              <w:t xml:space="preserve">TDD </w:t>
            </w:r>
            <w:r w:rsidRPr="0075636F">
              <w:rPr>
                <w:rFonts w:cs="Arial"/>
                <w:bCs/>
                <w:color w:val="000000" w:themeColor="text1"/>
                <w:lang w:eastAsia="ja-JP"/>
              </w:rPr>
              <w:t xml:space="preserve">resource configuration of </w:t>
            </w:r>
            <w:proofErr w:type="spellStart"/>
            <w:r w:rsidRPr="0075636F">
              <w:rPr>
                <w:rFonts w:cs="Arial"/>
                <w:bCs/>
                <w:color w:val="000000" w:themeColor="text1"/>
                <w:lang w:eastAsia="ja-JP"/>
              </w:rPr>
              <w:t>gNB</w:t>
            </w:r>
            <w:proofErr w:type="spellEnd"/>
            <w:r w:rsidRPr="0075636F">
              <w:rPr>
                <w:rFonts w:cs="Arial"/>
                <w:bCs/>
                <w:color w:val="000000" w:themeColor="text1"/>
                <w:lang w:eastAsia="ja-JP"/>
              </w:rPr>
              <w:t>-DU</w:t>
            </w:r>
            <w:r w:rsidRPr="0075636F">
              <w:rPr>
                <w:rFonts w:cs="Arial"/>
                <w:bCs/>
                <w:color w:val="000000" w:themeColor="text1"/>
              </w:rPr>
              <w:t>’s cell.</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E892511"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E5FE852" w14:textId="77777777" w:rsidR="0075636F" w:rsidRPr="0075636F" w:rsidRDefault="0075636F" w:rsidP="0061752C">
            <w:pPr>
              <w:pStyle w:val="TAC"/>
              <w:rPr>
                <w:rFonts w:cs="Arial"/>
                <w:color w:val="000000" w:themeColor="text1"/>
                <w:highlight w:val="yellow"/>
                <w:lang w:eastAsia="ja-JP"/>
              </w:rPr>
            </w:pPr>
          </w:p>
        </w:tc>
      </w:tr>
      <w:tr w:rsidR="0075636F" w14:paraId="5525E072"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257DFD5"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w:t>
            </w:r>
            <w:r w:rsidRPr="0075636F">
              <w:rPr>
                <w:rFonts w:cs="Arial"/>
                <w:bCs/>
                <w:color w:val="000000" w:themeColor="text1"/>
                <w:sz w:val="18"/>
                <w:szCs w:val="18"/>
                <w:lang w:val="en-US"/>
              </w:rPr>
              <w:t>&gt;&gt;</w:t>
            </w:r>
            <w:r w:rsidRPr="0075636F">
              <w:rPr>
                <w:rFonts w:cs="Arial"/>
                <w:bCs/>
                <w:i/>
                <w:iCs/>
                <w:color w:val="000000" w:themeColor="text1"/>
                <w:sz w:val="18"/>
                <w:szCs w:val="18"/>
                <w:lang w:val="en-US"/>
              </w:rPr>
              <w:t>FDD</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032CD64" w14:textId="77777777" w:rsidR="0075636F" w:rsidRPr="0075636F" w:rsidRDefault="0075636F" w:rsidP="0061752C">
            <w:pPr>
              <w:pStyle w:val="TAL"/>
              <w:rPr>
                <w:rFonts w:cs="Arial"/>
                <w:bCs/>
                <w:color w:val="000000" w:themeColor="text1"/>
                <w:lang w:val="en-US"/>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7FE3519"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E47A34C"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D5082AF"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4B258E0"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9087964" w14:textId="77777777" w:rsidR="0075636F" w:rsidRPr="0075636F" w:rsidRDefault="0075636F" w:rsidP="0061752C">
            <w:pPr>
              <w:pStyle w:val="TAC"/>
              <w:rPr>
                <w:rFonts w:cs="Arial"/>
                <w:color w:val="000000" w:themeColor="text1"/>
                <w:highlight w:val="yellow"/>
                <w:lang w:eastAsia="ja-JP"/>
              </w:rPr>
            </w:pPr>
          </w:p>
        </w:tc>
      </w:tr>
      <w:tr w:rsidR="0075636F" w14:paraId="074D6DFA"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29205DA4" w14:textId="77777777" w:rsidR="0075636F" w:rsidRPr="0075636F" w:rsidRDefault="0075636F" w:rsidP="0061752C">
            <w:pPr>
              <w:rPr>
                <w:rFonts w:cs="Arial"/>
                <w:bCs/>
                <w:color w:val="000000" w:themeColor="text1"/>
                <w:sz w:val="18"/>
                <w:szCs w:val="18"/>
                <w:lang w:val="en-US"/>
              </w:rPr>
            </w:pPr>
            <w:r w:rsidRPr="0075636F">
              <w:rPr>
                <w:rFonts w:cs="Arial"/>
                <w:b/>
                <w:color w:val="000000" w:themeColor="text1"/>
                <w:sz w:val="18"/>
                <w:szCs w:val="18"/>
                <w:lang w:val="en-US"/>
              </w:rPr>
              <w:t>&gt;&gt;&gt;&gt;F</w:t>
            </w:r>
            <w:r w:rsidRPr="0075636F">
              <w:rPr>
                <w:rFonts w:cs="Arial"/>
                <w:b/>
                <w:color w:val="000000" w:themeColor="text1"/>
                <w:sz w:val="18"/>
                <w:szCs w:val="18"/>
              </w:rPr>
              <w:t>DD Info</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59B52974" w14:textId="77777777" w:rsidR="0075636F" w:rsidRPr="0075636F" w:rsidRDefault="0075636F" w:rsidP="0061752C">
            <w:pPr>
              <w:pStyle w:val="TAL"/>
              <w:rPr>
                <w:rFonts w:cs="Arial"/>
                <w:bCs/>
                <w:color w:val="000000" w:themeColor="text1"/>
                <w:lang w:val="en-US"/>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6042EEB" w14:textId="77777777" w:rsidR="0075636F" w:rsidRPr="0075636F" w:rsidRDefault="0075636F" w:rsidP="0061752C">
            <w:pPr>
              <w:pStyle w:val="TAL"/>
              <w:rPr>
                <w:rFonts w:cs="Arial"/>
                <w:i/>
                <w:color w:val="000000" w:themeColor="text1"/>
                <w:lang w:eastAsia="ja-JP"/>
              </w:rPr>
            </w:pPr>
            <w:r w:rsidRPr="0075636F">
              <w:rPr>
                <w:rFonts w:cs="Arial"/>
                <w:i/>
                <w:color w:val="000000" w:themeColor="text1"/>
                <w:lang w:eastAsia="ja-JP"/>
              </w:rPr>
              <w:t>1</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988B6CD"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CD9B09C"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6593E37"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8B4B340" w14:textId="77777777" w:rsidR="0075636F" w:rsidRPr="0075636F" w:rsidRDefault="0075636F" w:rsidP="0061752C">
            <w:pPr>
              <w:pStyle w:val="TAC"/>
              <w:rPr>
                <w:rFonts w:cs="Arial"/>
                <w:color w:val="000000" w:themeColor="text1"/>
                <w:highlight w:val="yellow"/>
                <w:lang w:eastAsia="ja-JP"/>
              </w:rPr>
            </w:pPr>
          </w:p>
        </w:tc>
      </w:tr>
      <w:tr w:rsidR="0075636F" w14:paraId="31E01BEE"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4080CD7D"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val="en-US"/>
              </w:rPr>
              <w:t>&gt;</w:t>
            </w:r>
            <w:r w:rsidRPr="0075636F">
              <w:rPr>
                <w:rFonts w:cs="Arial"/>
                <w:bCs/>
                <w:color w:val="000000" w:themeColor="text1"/>
                <w:sz w:val="18"/>
                <w:szCs w:val="18"/>
                <w:lang w:eastAsia="ja-JP"/>
              </w:rPr>
              <w:t>&gt;&gt;</w:t>
            </w:r>
            <w:r w:rsidRPr="0075636F">
              <w:rPr>
                <w:rFonts w:cs="Arial"/>
                <w:bCs/>
                <w:color w:val="000000" w:themeColor="text1"/>
                <w:sz w:val="18"/>
                <w:szCs w:val="18"/>
                <w:lang w:val="en-US"/>
              </w:rPr>
              <w:t>&gt;&gt;</w:t>
            </w:r>
            <w:r w:rsidRPr="0075636F">
              <w:rPr>
                <w:rFonts w:cs="Arial"/>
                <w:color w:val="000000" w:themeColor="text1"/>
                <w:sz w:val="18"/>
                <w:szCs w:val="18"/>
              </w:rPr>
              <w:t xml:space="preserve">UL </w:t>
            </w:r>
            <w:proofErr w:type="spellStart"/>
            <w:r w:rsidRPr="0075636F">
              <w:rPr>
                <w:rFonts w:cs="Arial"/>
                <w:color w:val="000000" w:themeColor="text1"/>
                <w:sz w:val="18"/>
                <w:szCs w:val="18"/>
              </w:rPr>
              <w:t>FreqInfo</w:t>
            </w:r>
            <w:proofErr w:type="spellEnd"/>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857FAB2"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23940AD"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7307A8" w14:textId="77777777" w:rsidR="0075636F" w:rsidRPr="0075636F" w:rsidRDefault="0075636F" w:rsidP="0061752C">
            <w:pPr>
              <w:spacing w:after="0"/>
              <w:rPr>
                <w:rFonts w:cs="Arial"/>
                <w:color w:val="000000" w:themeColor="text1"/>
                <w:sz w:val="18"/>
                <w:szCs w:val="18"/>
                <w:lang w:eastAsia="ja-JP"/>
              </w:rPr>
            </w:pPr>
            <w:r w:rsidRPr="0075636F">
              <w:rPr>
                <w:rFonts w:cs="Arial"/>
                <w:color w:val="000000" w:themeColor="text1"/>
                <w:sz w:val="18"/>
                <w:szCs w:val="18"/>
                <w:lang w:eastAsia="ja-JP"/>
              </w:rPr>
              <w:t>NR Frequency Info</w:t>
            </w:r>
          </w:p>
          <w:p w14:paraId="4CF9BDED"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23F81DB8"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098CF8C"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15EEE14" w14:textId="77777777" w:rsidR="0075636F" w:rsidRPr="0075636F" w:rsidRDefault="0075636F" w:rsidP="0061752C">
            <w:pPr>
              <w:pStyle w:val="TAC"/>
              <w:rPr>
                <w:rFonts w:cs="Arial"/>
                <w:color w:val="000000" w:themeColor="text1"/>
                <w:highlight w:val="yellow"/>
                <w:lang w:eastAsia="ja-JP"/>
              </w:rPr>
            </w:pPr>
          </w:p>
        </w:tc>
      </w:tr>
      <w:tr w:rsidR="0075636F" w14:paraId="628841DD"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D9C544E"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val="en-US"/>
              </w:rPr>
              <w:t>&gt;</w:t>
            </w:r>
            <w:r w:rsidRPr="0075636F">
              <w:rPr>
                <w:rFonts w:cs="Arial"/>
                <w:bCs/>
                <w:color w:val="000000" w:themeColor="text1"/>
                <w:sz w:val="18"/>
                <w:szCs w:val="18"/>
                <w:lang w:eastAsia="ja-JP"/>
              </w:rPr>
              <w:t>&gt;&gt;</w:t>
            </w:r>
            <w:r w:rsidRPr="0075636F">
              <w:rPr>
                <w:rFonts w:cs="Arial"/>
                <w:bCs/>
                <w:color w:val="000000" w:themeColor="text1"/>
                <w:sz w:val="18"/>
                <w:szCs w:val="18"/>
                <w:lang w:val="en-US"/>
              </w:rPr>
              <w:t>&gt;&gt;</w:t>
            </w:r>
            <w:r w:rsidRPr="0075636F">
              <w:rPr>
                <w:rFonts w:cs="Arial"/>
                <w:color w:val="000000" w:themeColor="text1"/>
                <w:sz w:val="18"/>
                <w:szCs w:val="18"/>
              </w:rPr>
              <w:t xml:space="preserve">DL </w:t>
            </w:r>
            <w:proofErr w:type="spellStart"/>
            <w:r w:rsidRPr="0075636F">
              <w:rPr>
                <w:rFonts w:cs="Arial"/>
                <w:color w:val="000000" w:themeColor="text1"/>
                <w:sz w:val="18"/>
                <w:szCs w:val="18"/>
              </w:rPr>
              <w:t>FreqInfo</w:t>
            </w:r>
            <w:proofErr w:type="spellEnd"/>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15B39E5"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3C8EAAB"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DDF924A" w14:textId="77777777" w:rsidR="0075636F" w:rsidRPr="0075636F" w:rsidRDefault="0075636F" w:rsidP="0061752C">
            <w:pPr>
              <w:spacing w:after="0"/>
              <w:rPr>
                <w:rFonts w:cs="Arial"/>
                <w:color w:val="000000" w:themeColor="text1"/>
                <w:sz w:val="18"/>
                <w:szCs w:val="18"/>
                <w:lang w:eastAsia="ja-JP"/>
              </w:rPr>
            </w:pPr>
            <w:r w:rsidRPr="0075636F">
              <w:rPr>
                <w:rFonts w:cs="Arial"/>
                <w:color w:val="000000" w:themeColor="text1"/>
                <w:sz w:val="18"/>
                <w:szCs w:val="18"/>
                <w:lang w:eastAsia="ja-JP"/>
              </w:rPr>
              <w:t>NR Frequency Info</w:t>
            </w:r>
          </w:p>
          <w:p w14:paraId="64FBF77F"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3152C271"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EFA33D4"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FA3307E" w14:textId="77777777" w:rsidR="0075636F" w:rsidRPr="0075636F" w:rsidRDefault="0075636F" w:rsidP="0061752C">
            <w:pPr>
              <w:pStyle w:val="TAC"/>
              <w:rPr>
                <w:rFonts w:cs="Arial"/>
                <w:color w:val="000000" w:themeColor="text1"/>
                <w:highlight w:val="yellow"/>
                <w:lang w:eastAsia="ja-JP"/>
              </w:rPr>
            </w:pPr>
          </w:p>
        </w:tc>
      </w:tr>
      <w:tr w:rsidR="0075636F" w14:paraId="4902F17A"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2053B14D"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val="en-US"/>
              </w:rPr>
              <w:t>&gt;</w:t>
            </w:r>
            <w:r w:rsidRPr="0075636F">
              <w:rPr>
                <w:rFonts w:cs="Arial"/>
                <w:bCs/>
                <w:color w:val="000000" w:themeColor="text1"/>
                <w:sz w:val="18"/>
                <w:szCs w:val="18"/>
                <w:lang w:eastAsia="ja-JP"/>
              </w:rPr>
              <w:t>&gt;&gt;</w:t>
            </w:r>
            <w:r w:rsidRPr="0075636F">
              <w:rPr>
                <w:rFonts w:cs="Arial"/>
                <w:bCs/>
                <w:color w:val="000000" w:themeColor="text1"/>
                <w:sz w:val="18"/>
                <w:szCs w:val="18"/>
                <w:lang w:val="en-US"/>
              </w:rPr>
              <w:t>&gt;&gt;</w:t>
            </w:r>
            <w:r w:rsidRPr="0075636F">
              <w:rPr>
                <w:rFonts w:cs="Arial"/>
                <w:color w:val="000000" w:themeColor="text1"/>
                <w:sz w:val="18"/>
                <w:szCs w:val="18"/>
              </w:rPr>
              <w:t>UL Transmission Bandwidth</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5C58DAC"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46D8C9E3"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5C5F178" w14:textId="77777777" w:rsidR="0075636F" w:rsidRPr="0075636F" w:rsidRDefault="0075636F" w:rsidP="0061752C">
            <w:pPr>
              <w:spacing w:after="0"/>
              <w:rPr>
                <w:rFonts w:cs="Arial"/>
                <w:color w:val="000000" w:themeColor="text1"/>
                <w:sz w:val="18"/>
                <w:szCs w:val="18"/>
                <w:lang w:eastAsia="ja-JP"/>
              </w:rPr>
            </w:pPr>
            <w:r w:rsidRPr="0075636F">
              <w:rPr>
                <w:rFonts w:cs="Arial"/>
                <w:color w:val="000000" w:themeColor="text1"/>
                <w:sz w:val="18"/>
                <w:szCs w:val="18"/>
                <w:lang w:eastAsia="ja-JP"/>
              </w:rPr>
              <w:t>Transmission Bandwidth</w:t>
            </w:r>
          </w:p>
          <w:p w14:paraId="15CD4091"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9.3.1.15</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E32C873"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D40D271"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AD64431" w14:textId="77777777" w:rsidR="0075636F" w:rsidRPr="0075636F" w:rsidRDefault="0075636F" w:rsidP="0061752C">
            <w:pPr>
              <w:pStyle w:val="TAC"/>
              <w:rPr>
                <w:rFonts w:cs="Arial"/>
                <w:color w:val="000000" w:themeColor="text1"/>
                <w:highlight w:val="yellow"/>
                <w:lang w:eastAsia="ja-JP"/>
              </w:rPr>
            </w:pPr>
          </w:p>
        </w:tc>
      </w:tr>
      <w:tr w:rsidR="0075636F" w14:paraId="39DC72C3"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0F6C1D2"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val="en-US"/>
              </w:rPr>
              <w:t>&gt;</w:t>
            </w:r>
            <w:r w:rsidRPr="0075636F">
              <w:rPr>
                <w:rFonts w:cs="Arial"/>
                <w:bCs/>
                <w:color w:val="000000" w:themeColor="text1"/>
                <w:sz w:val="18"/>
                <w:szCs w:val="18"/>
                <w:lang w:eastAsia="ja-JP"/>
              </w:rPr>
              <w:t>&gt;&gt;</w:t>
            </w:r>
            <w:r w:rsidRPr="0075636F">
              <w:rPr>
                <w:rFonts w:cs="Arial"/>
                <w:bCs/>
                <w:color w:val="000000" w:themeColor="text1"/>
                <w:sz w:val="18"/>
                <w:szCs w:val="18"/>
                <w:lang w:val="en-US"/>
              </w:rPr>
              <w:t>&gt;&gt;</w:t>
            </w:r>
            <w:r w:rsidRPr="0075636F">
              <w:rPr>
                <w:rFonts w:cs="Arial"/>
                <w:color w:val="000000" w:themeColor="text1"/>
                <w:sz w:val="18"/>
                <w:szCs w:val="18"/>
              </w:rPr>
              <w:t>DL Transmission Bandwidth</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576495D"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5E957D8"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3DBB1E3" w14:textId="77777777" w:rsidR="0075636F" w:rsidRPr="0075636F" w:rsidRDefault="0075636F" w:rsidP="0061752C">
            <w:pPr>
              <w:spacing w:after="0"/>
              <w:rPr>
                <w:rFonts w:cs="Arial"/>
                <w:color w:val="000000" w:themeColor="text1"/>
                <w:sz w:val="18"/>
                <w:szCs w:val="18"/>
                <w:lang w:eastAsia="ja-JP"/>
              </w:rPr>
            </w:pPr>
            <w:r w:rsidRPr="0075636F">
              <w:rPr>
                <w:rFonts w:cs="Arial"/>
                <w:color w:val="000000" w:themeColor="text1"/>
                <w:sz w:val="18"/>
                <w:szCs w:val="18"/>
                <w:lang w:eastAsia="ja-JP"/>
              </w:rPr>
              <w:t>Transmission Bandwidth</w:t>
            </w:r>
          </w:p>
          <w:p w14:paraId="7E44490C"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9.3.1.15</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CB34DAB" w14:textId="77777777" w:rsidR="0075636F" w:rsidRPr="0075636F" w:rsidRDefault="0075636F" w:rsidP="0061752C">
            <w:pPr>
              <w:pStyle w:val="TAL"/>
              <w:rPr>
                <w:rFonts w:cs="Arial"/>
                <w:bCs/>
                <w:color w:val="000000" w:themeColor="text1"/>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25B759C9"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5FC447F" w14:textId="77777777" w:rsidR="0075636F" w:rsidRPr="0075636F" w:rsidRDefault="0075636F" w:rsidP="0061752C">
            <w:pPr>
              <w:pStyle w:val="TAC"/>
              <w:rPr>
                <w:rFonts w:cs="Arial"/>
                <w:color w:val="000000" w:themeColor="text1"/>
                <w:highlight w:val="yellow"/>
                <w:lang w:eastAsia="ja-JP"/>
              </w:rPr>
            </w:pPr>
          </w:p>
        </w:tc>
      </w:tr>
      <w:tr w:rsidR="0075636F" w14:paraId="28A78802"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92B6646"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val="en-US"/>
              </w:rPr>
              <w:t>&gt;</w:t>
            </w:r>
            <w:r w:rsidRPr="0075636F">
              <w:rPr>
                <w:rFonts w:cs="Arial"/>
                <w:bCs/>
                <w:color w:val="000000" w:themeColor="text1"/>
                <w:sz w:val="18"/>
                <w:szCs w:val="18"/>
                <w:lang w:eastAsia="ja-JP"/>
              </w:rPr>
              <w:t>&gt;&gt;</w:t>
            </w:r>
            <w:r w:rsidRPr="0075636F">
              <w:rPr>
                <w:rFonts w:cs="Arial"/>
                <w:bCs/>
                <w:color w:val="000000" w:themeColor="text1"/>
                <w:sz w:val="18"/>
                <w:szCs w:val="18"/>
                <w:lang w:val="en-US"/>
              </w:rPr>
              <w:t>&gt;&gt;</w:t>
            </w:r>
            <w:r w:rsidRPr="0075636F">
              <w:rPr>
                <w:rFonts w:cs="Arial"/>
                <w:color w:val="000000" w:themeColor="text1"/>
                <w:sz w:val="18"/>
                <w:szCs w:val="18"/>
              </w:rPr>
              <w:t>UL Carrier List</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0FF778C"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39A3A30"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EB6EE86" w14:textId="77777777" w:rsidR="0075636F" w:rsidRPr="0075636F" w:rsidRDefault="0075636F" w:rsidP="0061752C">
            <w:pPr>
              <w:spacing w:after="0"/>
              <w:rPr>
                <w:rFonts w:cs="Arial"/>
                <w:color w:val="000000" w:themeColor="text1"/>
                <w:sz w:val="18"/>
                <w:szCs w:val="18"/>
                <w:lang w:eastAsia="ja-JP"/>
              </w:rPr>
            </w:pPr>
            <w:r w:rsidRPr="0075636F">
              <w:rPr>
                <w:rFonts w:cs="Arial"/>
                <w:color w:val="000000" w:themeColor="text1"/>
                <w:sz w:val="18"/>
                <w:szCs w:val="18"/>
                <w:lang w:eastAsia="ja-JP"/>
              </w:rPr>
              <w:t>NR Carrier List</w:t>
            </w:r>
          </w:p>
          <w:p w14:paraId="6AE94F29"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38ED8D9"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If included, the UL Transmission Bandwidth IE shall be ignored.</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A21C789"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CF0B048" w14:textId="77777777" w:rsidR="0075636F" w:rsidRPr="0075636F" w:rsidRDefault="0075636F" w:rsidP="0061752C">
            <w:pPr>
              <w:pStyle w:val="TAC"/>
              <w:rPr>
                <w:rFonts w:cs="Arial"/>
                <w:color w:val="000000" w:themeColor="text1"/>
                <w:highlight w:val="yellow"/>
                <w:lang w:eastAsia="ja-JP"/>
              </w:rPr>
            </w:pPr>
          </w:p>
        </w:tc>
      </w:tr>
      <w:tr w:rsidR="0075636F" w14:paraId="6683D983"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3E198400"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val="en-US"/>
              </w:rPr>
              <w:lastRenderedPageBreak/>
              <w:t>&gt;</w:t>
            </w:r>
            <w:r w:rsidRPr="0075636F">
              <w:rPr>
                <w:rFonts w:cs="Arial"/>
                <w:bCs/>
                <w:color w:val="000000" w:themeColor="text1"/>
                <w:sz w:val="18"/>
                <w:szCs w:val="18"/>
                <w:lang w:eastAsia="ja-JP"/>
              </w:rPr>
              <w:t>&gt;&gt;</w:t>
            </w:r>
            <w:r w:rsidRPr="0075636F">
              <w:rPr>
                <w:rFonts w:cs="Arial"/>
                <w:bCs/>
                <w:color w:val="000000" w:themeColor="text1"/>
                <w:sz w:val="18"/>
                <w:szCs w:val="18"/>
                <w:lang w:val="en-US"/>
              </w:rPr>
              <w:t>&gt;&gt;</w:t>
            </w:r>
            <w:r w:rsidRPr="0075636F">
              <w:rPr>
                <w:rFonts w:cs="Arial"/>
                <w:color w:val="000000" w:themeColor="text1"/>
                <w:sz w:val="18"/>
                <w:szCs w:val="18"/>
              </w:rPr>
              <w:t>DL Carrier List</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3E9D494"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C8D3723"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0891FD9" w14:textId="77777777" w:rsidR="0075636F" w:rsidRPr="0075636F" w:rsidRDefault="0075636F" w:rsidP="0061752C">
            <w:pPr>
              <w:spacing w:after="0"/>
              <w:rPr>
                <w:rFonts w:cs="Arial"/>
                <w:color w:val="000000" w:themeColor="text1"/>
                <w:sz w:val="18"/>
                <w:szCs w:val="18"/>
                <w:lang w:eastAsia="ja-JP"/>
              </w:rPr>
            </w:pPr>
            <w:r w:rsidRPr="0075636F">
              <w:rPr>
                <w:rFonts w:cs="Arial"/>
                <w:color w:val="000000" w:themeColor="text1"/>
                <w:sz w:val="18"/>
                <w:szCs w:val="18"/>
                <w:lang w:eastAsia="ja-JP"/>
              </w:rPr>
              <w:t>NR Carrier List</w:t>
            </w:r>
          </w:p>
          <w:p w14:paraId="27976B20" w14:textId="77777777" w:rsidR="0075636F" w:rsidRPr="0075636F" w:rsidRDefault="0075636F" w:rsidP="0061752C">
            <w:pPr>
              <w:pStyle w:val="TAL"/>
              <w:rPr>
                <w:rFonts w:cs="Arial"/>
                <w:bCs/>
                <w:color w:val="000000" w:themeColor="text1"/>
                <w:lang w:eastAsia="ja-JP"/>
              </w:rPr>
            </w:pPr>
            <w:r w:rsidRPr="0075636F">
              <w:rPr>
                <w:rFonts w:cs="Arial"/>
                <w:color w:val="000000" w:themeColor="text1"/>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6F5734E" w14:textId="77777777" w:rsidR="0075636F" w:rsidRPr="0075636F" w:rsidRDefault="0075636F" w:rsidP="0061752C">
            <w:pPr>
              <w:pStyle w:val="TAL"/>
              <w:rPr>
                <w:rFonts w:cs="Arial"/>
                <w:bCs/>
                <w:color w:val="000000" w:themeColor="text1"/>
                <w:lang w:eastAsia="ja-JP"/>
              </w:rPr>
            </w:pPr>
            <w:r w:rsidRPr="0075636F">
              <w:rPr>
                <w:rFonts w:cs="Arial" w:hint="eastAsia"/>
                <w:color w:val="000000" w:themeColor="text1"/>
                <w:szCs w:val="18"/>
                <w:lang w:eastAsia="ja-JP"/>
              </w:rPr>
              <w:t xml:space="preserve">If included, the </w:t>
            </w:r>
            <w:r w:rsidRPr="0075636F">
              <w:rPr>
                <w:rFonts w:cs="Arial"/>
                <w:i/>
                <w:iCs/>
                <w:color w:val="000000" w:themeColor="text1"/>
                <w:szCs w:val="18"/>
                <w:lang w:eastAsia="ja-JP"/>
              </w:rPr>
              <w:t xml:space="preserve">DL </w:t>
            </w:r>
            <w:r w:rsidRPr="0075636F">
              <w:rPr>
                <w:rFonts w:cs="Arial" w:hint="eastAsia"/>
                <w:i/>
                <w:iCs/>
                <w:color w:val="000000" w:themeColor="text1"/>
                <w:szCs w:val="18"/>
                <w:lang w:eastAsia="ja-JP"/>
              </w:rPr>
              <w:t>Transmission Bandwidth</w:t>
            </w:r>
            <w:r w:rsidRPr="0075636F">
              <w:rPr>
                <w:rFonts w:cs="Arial" w:hint="eastAsia"/>
                <w:color w:val="000000" w:themeColor="text1"/>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1556405"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3EAEC9C" w14:textId="77777777" w:rsidR="0075636F" w:rsidRPr="0075636F" w:rsidRDefault="0075636F" w:rsidP="0061752C">
            <w:pPr>
              <w:pStyle w:val="TAC"/>
              <w:rPr>
                <w:rFonts w:cs="Arial"/>
                <w:color w:val="000000" w:themeColor="text1"/>
                <w:highlight w:val="yellow"/>
                <w:lang w:eastAsia="ja-JP"/>
              </w:rPr>
            </w:pPr>
          </w:p>
        </w:tc>
      </w:tr>
      <w:tr w:rsidR="0075636F" w14:paraId="7CAFDEF6"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6B3C634F" w14:textId="77777777" w:rsidR="0075636F" w:rsidRPr="0075636F" w:rsidRDefault="0075636F" w:rsidP="0061752C">
            <w:pPr>
              <w:rPr>
                <w:rFonts w:cs="Arial"/>
                <w:b/>
                <w:color w:val="000000" w:themeColor="text1"/>
                <w:sz w:val="18"/>
                <w:szCs w:val="18"/>
              </w:rPr>
            </w:pPr>
            <w:r w:rsidRPr="0075636F">
              <w:rPr>
                <w:rFonts w:cs="Arial"/>
                <w:bCs/>
                <w:color w:val="000000" w:themeColor="text1"/>
                <w:sz w:val="18"/>
                <w:szCs w:val="18"/>
                <w:lang w:val="en-US"/>
              </w:rPr>
              <w:t>&gt;</w:t>
            </w:r>
            <w:r w:rsidRPr="0075636F">
              <w:rPr>
                <w:rFonts w:cs="Arial"/>
                <w:bCs/>
                <w:color w:val="000000" w:themeColor="text1"/>
                <w:sz w:val="18"/>
                <w:szCs w:val="18"/>
                <w:lang w:eastAsia="ja-JP"/>
              </w:rPr>
              <w:t>&gt;&gt;</w:t>
            </w:r>
            <w:r w:rsidRPr="0075636F">
              <w:rPr>
                <w:rFonts w:cs="Arial"/>
                <w:bCs/>
                <w:color w:val="000000" w:themeColor="text1"/>
                <w:sz w:val="18"/>
                <w:szCs w:val="18"/>
                <w:lang w:val="en-US"/>
              </w:rPr>
              <w:t>&gt;&gt;</w:t>
            </w:r>
            <w:proofErr w:type="spellStart"/>
            <w:r w:rsidRPr="0075636F">
              <w:rPr>
                <w:rFonts w:cs="Arial"/>
                <w:bCs/>
                <w:color w:val="000000" w:themeColor="text1"/>
                <w:sz w:val="18"/>
                <w:szCs w:val="18"/>
                <w:lang w:eastAsia="ja-JP"/>
              </w:rPr>
              <w:t>gNB</w:t>
            </w:r>
            <w:proofErr w:type="spellEnd"/>
            <w:r w:rsidRPr="0075636F">
              <w:rPr>
                <w:rFonts w:cs="Arial"/>
                <w:bCs/>
                <w:color w:val="000000" w:themeColor="text1"/>
                <w:sz w:val="18"/>
                <w:szCs w:val="18"/>
                <w:lang w:eastAsia="ja-JP"/>
              </w:rPr>
              <w:t>-DU Cell Resource Configuration</w:t>
            </w:r>
            <w:r w:rsidRPr="0075636F">
              <w:rPr>
                <w:rFonts w:cs="Arial"/>
                <w:bCs/>
                <w:color w:val="000000" w:themeColor="text1"/>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6BABD0C"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M</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44F325D7"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EFF7096" w14:textId="77777777" w:rsidR="0075636F" w:rsidRPr="0075636F" w:rsidRDefault="0075636F" w:rsidP="0061752C">
            <w:pPr>
              <w:pStyle w:val="TAL"/>
              <w:rPr>
                <w:rFonts w:cs="Arial"/>
                <w:bCs/>
                <w:color w:val="000000" w:themeColor="text1"/>
                <w:lang w:eastAsia="ja-JP"/>
              </w:rPr>
            </w:pPr>
            <w:proofErr w:type="spellStart"/>
            <w:r w:rsidRPr="0075636F">
              <w:rPr>
                <w:rFonts w:cs="Arial"/>
                <w:bCs/>
                <w:color w:val="000000" w:themeColor="text1"/>
                <w:lang w:eastAsia="ja-JP"/>
              </w:rPr>
              <w:t>gNB</w:t>
            </w:r>
            <w:proofErr w:type="spellEnd"/>
            <w:r w:rsidRPr="0075636F">
              <w:rPr>
                <w:rFonts w:cs="Arial"/>
                <w:bCs/>
                <w:color w:val="000000" w:themeColor="text1"/>
                <w:lang w:eastAsia="ja-JP"/>
              </w:rPr>
              <w:t xml:space="preserve">-DU Cell Resource Configuration </w:t>
            </w:r>
          </w:p>
          <w:p w14:paraId="688F0F45"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9.3.1.107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349AFAB"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Contains</w:t>
            </w:r>
            <w:r w:rsidRPr="0075636F">
              <w:rPr>
                <w:rFonts w:cs="Arial"/>
                <w:bCs/>
                <w:color w:val="000000" w:themeColor="text1"/>
              </w:rPr>
              <w:t xml:space="preserve"> </w:t>
            </w:r>
            <w:r w:rsidRPr="0075636F">
              <w:rPr>
                <w:rFonts w:cs="Arial"/>
                <w:bCs/>
                <w:color w:val="000000" w:themeColor="text1"/>
                <w:lang w:val="en-US"/>
              </w:rPr>
              <w:t xml:space="preserve">FDD UL </w:t>
            </w:r>
            <w:r w:rsidRPr="0075636F">
              <w:rPr>
                <w:rFonts w:cs="Arial"/>
                <w:bCs/>
                <w:color w:val="000000" w:themeColor="text1"/>
                <w:lang w:eastAsia="ja-JP"/>
              </w:rPr>
              <w:t xml:space="preserve">resource configuration of </w:t>
            </w:r>
            <w:proofErr w:type="spellStart"/>
            <w:r w:rsidRPr="0075636F">
              <w:rPr>
                <w:rFonts w:cs="Arial"/>
                <w:bCs/>
                <w:color w:val="000000" w:themeColor="text1"/>
                <w:lang w:eastAsia="ja-JP"/>
              </w:rPr>
              <w:t>gNB</w:t>
            </w:r>
            <w:proofErr w:type="spellEnd"/>
            <w:r w:rsidRPr="0075636F">
              <w:rPr>
                <w:rFonts w:cs="Arial"/>
                <w:bCs/>
                <w:color w:val="000000" w:themeColor="text1"/>
                <w:lang w:eastAsia="ja-JP"/>
              </w:rPr>
              <w:t>-DU</w:t>
            </w:r>
            <w:r w:rsidRPr="0075636F">
              <w:rPr>
                <w:rFonts w:cs="Arial"/>
                <w:bCs/>
                <w:color w:val="000000" w:themeColor="text1"/>
              </w:rPr>
              <w:t>’s cell.</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CE518A6"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BEF76DE" w14:textId="77777777" w:rsidR="0075636F" w:rsidRPr="0075636F" w:rsidRDefault="0075636F" w:rsidP="0061752C">
            <w:pPr>
              <w:pStyle w:val="TAC"/>
              <w:rPr>
                <w:rFonts w:cs="Arial"/>
                <w:color w:val="000000" w:themeColor="text1"/>
                <w:highlight w:val="yellow"/>
                <w:lang w:eastAsia="ja-JP"/>
              </w:rPr>
            </w:pPr>
          </w:p>
        </w:tc>
      </w:tr>
      <w:tr w:rsidR="0075636F" w14:paraId="18FF1255"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2098C0A"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eastAsia="ja-JP"/>
              </w:rPr>
              <w:t>&gt;</w:t>
            </w:r>
            <w:r w:rsidRPr="0075636F">
              <w:rPr>
                <w:rFonts w:cs="Arial"/>
                <w:bCs/>
                <w:color w:val="000000" w:themeColor="text1"/>
                <w:sz w:val="18"/>
                <w:szCs w:val="18"/>
                <w:lang w:val="en-US"/>
              </w:rPr>
              <w:t xml:space="preserve">&gt;&gt;&gt;&gt; </w:t>
            </w:r>
            <w:proofErr w:type="spellStart"/>
            <w:r w:rsidRPr="0075636F">
              <w:rPr>
                <w:rFonts w:cs="Arial"/>
                <w:bCs/>
                <w:color w:val="000000" w:themeColor="text1"/>
                <w:sz w:val="18"/>
                <w:szCs w:val="18"/>
                <w:lang w:eastAsia="ja-JP"/>
              </w:rPr>
              <w:t>gNB</w:t>
            </w:r>
            <w:proofErr w:type="spellEnd"/>
            <w:r w:rsidRPr="0075636F">
              <w:rPr>
                <w:rFonts w:cs="Arial"/>
                <w:bCs/>
                <w:color w:val="000000" w:themeColor="text1"/>
                <w:sz w:val="18"/>
                <w:szCs w:val="18"/>
                <w:lang w:eastAsia="ja-JP"/>
              </w:rPr>
              <w:t>-DU Cell Resource Configuration</w:t>
            </w:r>
            <w:r w:rsidRPr="0075636F">
              <w:rPr>
                <w:rFonts w:cs="Arial"/>
                <w:bCs/>
                <w:color w:val="000000" w:themeColor="text1"/>
                <w:sz w:val="18"/>
                <w:szCs w:val="18"/>
                <w:lang w:val="en-US"/>
              </w:rPr>
              <w:t>-FDD-DL</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34E1B19" w14:textId="77777777" w:rsidR="0075636F" w:rsidRPr="0075636F" w:rsidRDefault="0075636F" w:rsidP="0061752C">
            <w:pPr>
              <w:pStyle w:val="TAL"/>
              <w:rPr>
                <w:rFonts w:cs="Arial"/>
                <w:bCs/>
                <w:color w:val="000000" w:themeColor="text1"/>
                <w:lang w:val="en-US"/>
              </w:rPr>
            </w:pPr>
            <w:r w:rsidRPr="0075636F">
              <w:rPr>
                <w:rFonts w:cs="Arial"/>
                <w:bCs/>
                <w:color w:val="000000" w:themeColor="text1"/>
                <w:lang w:val="en-US"/>
              </w:rPr>
              <w:t>M</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6726228"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D2C5B5F" w14:textId="77777777" w:rsidR="0075636F" w:rsidRPr="0075636F" w:rsidRDefault="0075636F" w:rsidP="0061752C">
            <w:pPr>
              <w:pStyle w:val="TAL"/>
              <w:rPr>
                <w:rFonts w:cs="Arial"/>
                <w:bCs/>
                <w:color w:val="000000" w:themeColor="text1"/>
                <w:lang w:eastAsia="ja-JP"/>
              </w:rPr>
            </w:pPr>
            <w:proofErr w:type="spellStart"/>
            <w:r w:rsidRPr="0075636F">
              <w:rPr>
                <w:rFonts w:cs="Arial"/>
                <w:bCs/>
                <w:color w:val="000000" w:themeColor="text1"/>
                <w:lang w:eastAsia="ja-JP"/>
              </w:rPr>
              <w:t>gNB</w:t>
            </w:r>
            <w:proofErr w:type="spellEnd"/>
            <w:r w:rsidRPr="0075636F">
              <w:rPr>
                <w:rFonts w:cs="Arial"/>
                <w:bCs/>
                <w:color w:val="000000" w:themeColor="text1"/>
                <w:lang w:eastAsia="ja-JP"/>
              </w:rPr>
              <w:t xml:space="preserve">-DU Cell Resource Configuration </w:t>
            </w:r>
          </w:p>
          <w:p w14:paraId="79B9FFE2"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9.3.1.107</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F9A8007"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Contains</w:t>
            </w:r>
            <w:r w:rsidRPr="0075636F">
              <w:rPr>
                <w:rFonts w:cs="Arial"/>
                <w:bCs/>
                <w:color w:val="000000" w:themeColor="text1"/>
              </w:rPr>
              <w:t xml:space="preserve"> </w:t>
            </w:r>
            <w:r w:rsidRPr="0075636F">
              <w:rPr>
                <w:rFonts w:cs="Arial"/>
                <w:bCs/>
                <w:color w:val="000000" w:themeColor="text1"/>
                <w:lang w:val="en-US"/>
              </w:rPr>
              <w:t xml:space="preserve">FDD DL </w:t>
            </w:r>
            <w:r w:rsidRPr="0075636F">
              <w:rPr>
                <w:rFonts w:cs="Arial"/>
                <w:bCs/>
                <w:color w:val="000000" w:themeColor="text1"/>
                <w:lang w:eastAsia="ja-JP"/>
              </w:rPr>
              <w:t xml:space="preserve">resource configuration of </w:t>
            </w:r>
            <w:proofErr w:type="spellStart"/>
            <w:r w:rsidRPr="0075636F">
              <w:rPr>
                <w:rFonts w:cs="Arial"/>
                <w:bCs/>
                <w:color w:val="000000" w:themeColor="text1"/>
                <w:lang w:eastAsia="ja-JP"/>
              </w:rPr>
              <w:t>gNB</w:t>
            </w:r>
            <w:proofErr w:type="spellEnd"/>
            <w:r w:rsidRPr="0075636F">
              <w:rPr>
                <w:rFonts w:cs="Arial"/>
                <w:bCs/>
                <w:color w:val="000000" w:themeColor="text1"/>
                <w:lang w:eastAsia="ja-JP"/>
              </w:rPr>
              <w:t>-DU</w:t>
            </w:r>
            <w:r w:rsidRPr="0075636F">
              <w:rPr>
                <w:rFonts w:cs="Arial"/>
                <w:bCs/>
                <w:color w:val="000000" w:themeColor="text1"/>
              </w:rPr>
              <w:t>’s cell.</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52E815C"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42560CB" w14:textId="77777777" w:rsidR="0075636F" w:rsidRPr="0075636F" w:rsidRDefault="0075636F" w:rsidP="0061752C">
            <w:pPr>
              <w:pStyle w:val="TAC"/>
              <w:rPr>
                <w:rFonts w:cs="Arial"/>
                <w:color w:val="000000" w:themeColor="text1"/>
                <w:highlight w:val="yellow"/>
                <w:lang w:eastAsia="ja-JP"/>
              </w:rPr>
            </w:pPr>
          </w:p>
        </w:tc>
      </w:tr>
      <w:tr w:rsidR="0075636F" w14:paraId="341B45B8"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C6EFE67" w14:textId="77777777" w:rsidR="0075636F" w:rsidRPr="0075636F" w:rsidRDefault="0075636F" w:rsidP="0061752C">
            <w:pPr>
              <w:rPr>
                <w:rFonts w:cs="Arial"/>
                <w:bCs/>
                <w:color w:val="000000" w:themeColor="text1"/>
                <w:sz w:val="18"/>
                <w:szCs w:val="18"/>
                <w:lang w:val="en-US"/>
              </w:rPr>
            </w:pPr>
            <w:r w:rsidRPr="0075636F">
              <w:rPr>
                <w:rFonts w:cs="Arial"/>
                <w:bCs/>
                <w:color w:val="000000" w:themeColor="text1"/>
                <w:sz w:val="18"/>
                <w:szCs w:val="18"/>
                <w:lang w:eastAsia="ja-JP"/>
              </w:rPr>
              <w:t>&gt;&gt;IAB STC Info</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9227FC0" w14:textId="77777777" w:rsidR="0075636F" w:rsidRPr="0075636F" w:rsidRDefault="0075636F" w:rsidP="0061752C">
            <w:pPr>
              <w:pStyle w:val="TAL"/>
              <w:rPr>
                <w:rFonts w:cs="Arial"/>
                <w:bCs/>
                <w:color w:val="000000" w:themeColor="text1"/>
                <w:lang w:val="en-US"/>
              </w:rPr>
            </w:pPr>
            <w:r w:rsidRPr="0075636F">
              <w:rPr>
                <w:bCs/>
                <w:color w:val="000000" w:themeColor="text1"/>
                <w:lang w:eastAsia="ja-JP"/>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B8BA36B"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092254" w14:textId="77777777" w:rsidR="0075636F" w:rsidRPr="0075636F" w:rsidRDefault="0075636F" w:rsidP="0061752C">
            <w:pPr>
              <w:pStyle w:val="TAL"/>
              <w:rPr>
                <w:rFonts w:cs="Arial"/>
                <w:bCs/>
                <w:color w:val="000000" w:themeColor="text1"/>
                <w:lang w:eastAsia="ja-JP"/>
              </w:rPr>
            </w:pPr>
            <w:r w:rsidRPr="0075636F">
              <w:rPr>
                <w:bCs/>
                <w:color w:val="000000" w:themeColor="text1"/>
                <w:lang w:eastAsia="ja-JP"/>
              </w:rPr>
              <w:t>9.3.1.109</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76BDEA" w14:textId="77777777" w:rsidR="0075636F" w:rsidRPr="0075636F" w:rsidRDefault="0075636F" w:rsidP="0061752C">
            <w:pPr>
              <w:pStyle w:val="TAL"/>
              <w:rPr>
                <w:rFonts w:cs="Arial"/>
                <w:bCs/>
                <w:color w:val="000000" w:themeColor="text1"/>
                <w:lang w:eastAsia="ja-JP"/>
              </w:rPr>
            </w:pPr>
            <w:r w:rsidRPr="0075636F">
              <w:rPr>
                <w:bCs/>
                <w:color w:val="000000" w:themeColor="text1"/>
                <w:lang w:eastAsia="ja-JP"/>
              </w:rPr>
              <w:t>STC configuration of neighbour IAB-DU’s cell.</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A60AC32"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9BAF37A" w14:textId="77777777" w:rsidR="0075636F" w:rsidRPr="0075636F" w:rsidRDefault="0075636F" w:rsidP="0061752C">
            <w:pPr>
              <w:pStyle w:val="TAC"/>
              <w:rPr>
                <w:rFonts w:cs="Arial"/>
                <w:color w:val="000000" w:themeColor="text1"/>
                <w:highlight w:val="yellow"/>
                <w:lang w:eastAsia="ja-JP"/>
              </w:rPr>
            </w:pPr>
          </w:p>
        </w:tc>
      </w:tr>
      <w:tr w:rsidR="0075636F" w14:paraId="5D3FC034"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54E78BE"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&gt;&gt;RACH Config Common</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E7ABCC7" w14:textId="77777777" w:rsidR="0075636F" w:rsidRPr="0075636F" w:rsidRDefault="0075636F" w:rsidP="0061752C">
            <w:pPr>
              <w:pStyle w:val="TAL"/>
              <w:rPr>
                <w:bCs/>
                <w:color w:val="000000" w:themeColor="text1"/>
                <w:lang w:eastAsia="ja-JP"/>
              </w:rPr>
            </w:pPr>
            <w:r w:rsidRPr="0075636F">
              <w:rPr>
                <w:bCs/>
                <w:color w:val="000000" w:themeColor="text1"/>
                <w:lang w:eastAsia="ja-JP"/>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45A9217E"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476BAB7" w14:textId="77777777" w:rsidR="0075636F" w:rsidRPr="0075636F" w:rsidRDefault="0075636F" w:rsidP="0061752C">
            <w:pPr>
              <w:pStyle w:val="TAL"/>
              <w:rPr>
                <w:bCs/>
                <w:color w:val="000000" w:themeColor="text1"/>
                <w:lang w:eastAsia="ja-JP"/>
              </w:rPr>
            </w:pPr>
            <w:r w:rsidRPr="0075636F">
              <w:rPr>
                <w:bCs/>
                <w:color w:val="000000" w:themeColor="text1"/>
                <w:lang w:eastAsia="ja-JP"/>
              </w:rPr>
              <w:t>OCTET STRING</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9E5AD16" w14:textId="77777777" w:rsidR="0075636F" w:rsidRPr="0075636F" w:rsidRDefault="0075636F" w:rsidP="0061752C">
            <w:pPr>
              <w:pStyle w:val="TAL"/>
              <w:rPr>
                <w:bCs/>
                <w:color w:val="000000" w:themeColor="text1"/>
                <w:lang w:eastAsia="ja-JP"/>
              </w:rPr>
            </w:pPr>
            <w:r w:rsidRPr="0075636F">
              <w:rPr>
                <w:bCs/>
                <w:color w:val="000000" w:themeColor="text1"/>
                <w:lang w:eastAsia="ja-JP"/>
              </w:rPr>
              <w:t xml:space="preserve">Corresponds to the </w:t>
            </w:r>
            <w:proofErr w:type="spellStart"/>
            <w:r w:rsidRPr="0075636F">
              <w:rPr>
                <w:bCs/>
                <w:i/>
                <w:iCs/>
                <w:color w:val="000000" w:themeColor="text1"/>
                <w:lang w:eastAsia="ja-JP"/>
              </w:rPr>
              <w:t>rach-ConfigCommon</w:t>
            </w:r>
            <w:proofErr w:type="spellEnd"/>
            <w:r w:rsidRPr="0075636F">
              <w:rPr>
                <w:bCs/>
                <w:color w:val="000000" w:themeColor="text1"/>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B2DFE15"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E794459" w14:textId="77777777" w:rsidR="0075636F" w:rsidRPr="0075636F" w:rsidRDefault="0075636F" w:rsidP="0061752C">
            <w:pPr>
              <w:pStyle w:val="TAC"/>
              <w:rPr>
                <w:rFonts w:cs="Arial"/>
                <w:color w:val="000000" w:themeColor="text1"/>
                <w:highlight w:val="yellow"/>
                <w:lang w:eastAsia="ja-JP"/>
              </w:rPr>
            </w:pPr>
          </w:p>
        </w:tc>
      </w:tr>
      <w:tr w:rsidR="0075636F" w14:paraId="3D41C80C"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1BD7BBB"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&gt;&gt;RACH Config Common IAB</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0D40A3E8" w14:textId="77777777" w:rsidR="0075636F" w:rsidRPr="0075636F" w:rsidRDefault="0075636F" w:rsidP="0061752C">
            <w:pPr>
              <w:pStyle w:val="TAL"/>
              <w:rPr>
                <w:bCs/>
                <w:color w:val="000000" w:themeColor="text1"/>
                <w:lang w:eastAsia="ja-JP"/>
              </w:rPr>
            </w:pPr>
            <w:r w:rsidRPr="0075636F">
              <w:rPr>
                <w:bCs/>
                <w:color w:val="000000" w:themeColor="text1"/>
                <w:lang w:eastAsia="ja-JP"/>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3DCAF36"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43A595F" w14:textId="77777777" w:rsidR="0075636F" w:rsidRPr="0075636F" w:rsidRDefault="0075636F" w:rsidP="0061752C">
            <w:pPr>
              <w:pStyle w:val="TAL"/>
              <w:rPr>
                <w:bCs/>
                <w:color w:val="000000" w:themeColor="text1"/>
                <w:lang w:eastAsia="ja-JP"/>
              </w:rPr>
            </w:pPr>
            <w:r w:rsidRPr="0075636F">
              <w:rPr>
                <w:bCs/>
                <w:color w:val="000000" w:themeColor="text1"/>
                <w:lang w:eastAsia="ja-JP"/>
              </w:rPr>
              <w:t>OCTET STRING</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D83788B" w14:textId="77777777" w:rsidR="0075636F" w:rsidRPr="0075636F" w:rsidRDefault="0075636F" w:rsidP="0061752C">
            <w:pPr>
              <w:pStyle w:val="TAL"/>
              <w:rPr>
                <w:bCs/>
                <w:color w:val="000000" w:themeColor="text1"/>
                <w:lang w:eastAsia="ja-JP"/>
              </w:rPr>
            </w:pPr>
            <w:r w:rsidRPr="0075636F">
              <w:rPr>
                <w:bCs/>
                <w:color w:val="000000" w:themeColor="text1"/>
                <w:lang w:eastAsia="ja-JP"/>
              </w:rPr>
              <w:t xml:space="preserve">Corresponds to the IAB-specific </w:t>
            </w:r>
            <w:r w:rsidRPr="0075636F">
              <w:rPr>
                <w:bCs/>
                <w:i/>
                <w:iCs/>
                <w:color w:val="000000" w:themeColor="text1"/>
                <w:lang w:eastAsia="ja-JP"/>
              </w:rPr>
              <w:t>rach-ConfigCommonIAB-r16</w:t>
            </w:r>
            <w:r w:rsidRPr="0075636F">
              <w:rPr>
                <w:bCs/>
                <w:color w:val="000000" w:themeColor="text1"/>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7B4169C"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22D4154C" w14:textId="77777777" w:rsidR="0075636F" w:rsidRPr="0075636F" w:rsidRDefault="0075636F" w:rsidP="0061752C">
            <w:pPr>
              <w:pStyle w:val="TAC"/>
              <w:rPr>
                <w:rFonts w:cs="Arial"/>
                <w:color w:val="000000" w:themeColor="text1"/>
                <w:highlight w:val="yellow"/>
                <w:lang w:eastAsia="ja-JP"/>
              </w:rPr>
            </w:pPr>
          </w:p>
        </w:tc>
      </w:tr>
      <w:tr w:rsidR="0075636F" w14:paraId="5D442491"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FA43A1F" w14:textId="77777777" w:rsidR="0075636F" w:rsidRPr="0075636F" w:rsidRDefault="0075636F" w:rsidP="0061752C">
            <w:pPr>
              <w:rPr>
                <w:rFonts w:cs="Arial"/>
                <w:bCs/>
                <w:color w:val="000000" w:themeColor="text1"/>
                <w:sz w:val="18"/>
                <w:szCs w:val="18"/>
                <w:lang w:eastAsia="ja-JP"/>
              </w:rPr>
            </w:pPr>
            <w:r w:rsidRPr="0075636F">
              <w:rPr>
                <w:rFonts w:cs="Arial"/>
                <w:bCs/>
                <w:color w:val="000000" w:themeColor="text1"/>
                <w:sz w:val="18"/>
                <w:szCs w:val="18"/>
                <w:lang w:eastAsia="ja-JP"/>
              </w:rPr>
              <w:t>&gt;&gt;</w:t>
            </w:r>
            <w:r w:rsidRPr="0075636F">
              <w:rPr>
                <w:rFonts w:cs="Arial"/>
                <w:color w:val="000000" w:themeColor="text1"/>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A566EDB"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7BF38"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59FA455"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OCTET STRING</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8701450"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Corresponds to the</w:t>
            </w:r>
            <w:r w:rsidRPr="0075636F">
              <w:rPr>
                <w:rFonts w:cs="Arial"/>
                <w:bCs/>
                <w:color w:val="000000" w:themeColor="text1"/>
                <w:lang w:val="en-US"/>
              </w:rPr>
              <w:t xml:space="preserve"> </w:t>
            </w:r>
            <w:r w:rsidRPr="0075636F">
              <w:rPr>
                <w:rFonts w:cs="Arial"/>
                <w:i/>
                <w:color w:val="000000" w:themeColor="text1"/>
              </w:rPr>
              <w:t>PDCCH-ConfigSIB1</w:t>
            </w:r>
            <w:r w:rsidRPr="0075636F">
              <w:rPr>
                <w:rFonts w:cs="Arial"/>
                <w:i/>
                <w:color w:val="000000" w:themeColor="text1"/>
                <w:lang w:val="en-US"/>
              </w:rPr>
              <w:t xml:space="preserve"> </w:t>
            </w:r>
            <w:r w:rsidRPr="0075636F">
              <w:rPr>
                <w:rFonts w:cs="Arial"/>
                <w:bCs/>
                <w:color w:val="000000" w:themeColor="text1"/>
                <w:lang w:eastAsia="ja-JP"/>
              </w:rPr>
              <w:t>as defined in subclause 6.</w:t>
            </w:r>
            <w:r w:rsidRPr="0075636F">
              <w:rPr>
                <w:rFonts w:cs="Arial"/>
                <w:bCs/>
                <w:color w:val="000000" w:themeColor="text1"/>
                <w:lang w:val="en-US"/>
              </w:rPr>
              <w:t>3</w:t>
            </w:r>
            <w:r w:rsidRPr="0075636F">
              <w:rPr>
                <w:rFonts w:cs="Arial"/>
                <w:bCs/>
                <w:color w:val="000000" w:themeColor="text1"/>
                <w:lang w:eastAsia="ja-JP"/>
              </w:rPr>
              <w:t>.2 of TS 38.331 [8].</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EC82D30"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07A4209" w14:textId="77777777" w:rsidR="0075636F" w:rsidRPr="0075636F" w:rsidRDefault="0075636F" w:rsidP="0061752C">
            <w:pPr>
              <w:pStyle w:val="TAC"/>
              <w:rPr>
                <w:rFonts w:cs="Arial"/>
                <w:color w:val="000000" w:themeColor="text1"/>
                <w:highlight w:val="yellow"/>
                <w:lang w:eastAsia="ja-JP"/>
              </w:rPr>
            </w:pPr>
          </w:p>
        </w:tc>
      </w:tr>
      <w:tr w:rsidR="0075636F" w14:paraId="65E66D18" w14:textId="77777777" w:rsidTr="3EC2788A">
        <w:trPr>
          <w:jc w:val="center"/>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A3BAB97" w14:textId="77777777" w:rsidR="0075636F" w:rsidRPr="0075636F" w:rsidRDefault="0075636F" w:rsidP="0061752C">
            <w:pPr>
              <w:rPr>
                <w:rFonts w:cs="Arial"/>
                <w:bCs/>
                <w:color w:val="000000" w:themeColor="text1"/>
                <w:sz w:val="18"/>
                <w:szCs w:val="18"/>
                <w:lang w:eastAsia="ja-JP"/>
              </w:rPr>
            </w:pPr>
            <w:r w:rsidRPr="0075636F">
              <w:rPr>
                <w:rFonts w:cs="Arial"/>
                <w:color w:val="000000" w:themeColor="text1"/>
                <w:sz w:val="18"/>
                <w:szCs w:val="18"/>
                <w:lang w:eastAsia="ja-JP"/>
              </w:rPr>
              <w:t>&gt;&gt;</w:t>
            </w:r>
            <w:r w:rsidRPr="0075636F">
              <w:rPr>
                <w:rFonts w:cs="Arial"/>
                <w:color w:val="000000" w:themeColor="text1"/>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E327C52"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O</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D84607" w14:textId="77777777" w:rsidR="0075636F" w:rsidRPr="0075636F" w:rsidRDefault="0075636F" w:rsidP="0061752C">
            <w:pPr>
              <w:pStyle w:val="TAL"/>
              <w:rPr>
                <w:rFonts w:cs="Arial"/>
                <w:i/>
                <w:color w:val="000000" w:themeColor="text1"/>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1037EA5"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OCTET STRING</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4E1E3C68" w14:textId="77777777" w:rsidR="0075636F" w:rsidRPr="0075636F" w:rsidRDefault="0075636F" w:rsidP="0061752C">
            <w:pPr>
              <w:pStyle w:val="TAL"/>
              <w:rPr>
                <w:rFonts w:cs="Arial"/>
                <w:bCs/>
                <w:color w:val="000000" w:themeColor="text1"/>
                <w:lang w:eastAsia="ja-JP"/>
              </w:rPr>
            </w:pPr>
            <w:r w:rsidRPr="0075636F">
              <w:rPr>
                <w:rFonts w:cs="Arial"/>
                <w:bCs/>
                <w:color w:val="000000" w:themeColor="text1"/>
                <w:lang w:eastAsia="ja-JP"/>
              </w:rPr>
              <w:t>Corresponds to the</w:t>
            </w:r>
            <w:r w:rsidRPr="0075636F">
              <w:rPr>
                <w:rFonts w:cs="Arial"/>
                <w:bCs/>
                <w:color w:val="000000" w:themeColor="text1"/>
                <w:lang w:val="en-US"/>
              </w:rPr>
              <w:t xml:space="preserve"> </w:t>
            </w:r>
            <w:proofErr w:type="spellStart"/>
            <w:r w:rsidRPr="0075636F">
              <w:rPr>
                <w:rFonts w:cs="Arial"/>
                <w:i/>
                <w:iCs/>
                <w:color w:val="000000" w:themeColor="text1"/>
              </w:rPr>
              <w:t>subCarrierSpacingCommon</w:t>
            </w:r>
            <w:proofErr w:type="spellEnd"/>
            <w:r w:rsidRPr="0075636F">
              <w:rPr>
                <w:rFonts w:cs="Arial"/>
                <w:i/>
                <w:iCs/>
                <w:color w:val="000000" w:themeColor="text1"/>
                <w:lang w:val="en-US"/>
              </w:rPr>
              <w:t xml:space="preserve"> </w:t>
            </w:r>
            <w:r w:rsidRPr="0075636F">
              <w:rPr>
                <w:rFonts w:cs="Arial"/>
                <w:bCs/>
                <w:color w:val="000000" w:themeColor="text1"/>
                <w:lang w:eastAsia="ja-JP"/>
              </w:rPr>
              <w:t>as defined in subclause 6.</w:t>
            </w:r>
            <w:r w:rsidRPr="0075636F">
              <w:rPr>
                <w:rFonts w:cs="Arial"/>
                <w:bCs/>
                <w:color w:val="000000" w:themeColor="text1"/>
                <w:lang w:val="en-US"/>
              </w:rPr>
              <w:t>2</w:t>
            </w:r>
            <w:r w:rsidRPr="0075636F">
              <w:rPr>
                <w:rFonts w:cs="Arial"/>
                <w:bCs/>
                <w:color w:val="000000" w:themeColor="text1"/>
                <w:lang w:eastAsia="ja-JP"/>
              </w:rPr>
              <w:t>.2 of TS 38.331 [8].</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79005205" w14:textId="77777777" w:rsidR="0075636F" w:rsidRPr="0075636F" w:rsidRDefault="0075636F" w:rsidP="0061752C">
            <w:pPr>
              <w:pStyle w:val="TAC"/>
              <w:rPr>
                <w:rFonts w:cs="Arial"/>
                <w:color w:val="000000" w:themeColor="text1"/>
                <w:lang w:eastAsia="ja-JP"/>
              </w:rPr>
            </w:pP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1C578DC5" w14:textId="77777777" w:rsidR="0075636F" w:rsidRPr="0075636F" w:rsidRDefault="0075636F" w:rsidP="0061752C">
            <w:pPr>
              <w:pStyle w:val="TAC"/>
              <w:rPr>
                <w:rFonts w:cs="Arial"/>
                <w:color w:val="000000" w:themeColor="text1"/>
                <w:highlight w:val="yellow"/>
                <w:lang w:eastAsia="ja-JP"/>
              </w:rPr>
            </w:pPr>
          </w:p>
        </w:tc>
      </w:tr>
    </w:tbl>
    <w:p w14:paraId="53F42A34" w14:textId="77777777" w:rsidR="0075636F" w:rsidRDefault="0075636F" w:rsidP="0075636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5636F" w14:paraId="22C25054" w14:textId="77777777" w:rsidTr="0061752C">
        <w:tc>
          <w:tcPr>
            <w:tcW w:w="3686" w:type="dxa"/>
          </w:tcPr>
          <w:p w14:paraId="5903E9BA" w14:textId="77777777" w:rsidR="0075636F" w:rsidRDefault="0075636F" w:rsidP="0061752C">
            <w:pPr>
              <w:pStyle w:val="TAH"/>
              <w:rPr>
                <w:lang w:eastAsia="ja-JP"/>
              </w:rPr>
            </w:pPr>
            <w:r>
              <w:rPr>
                <w:lang w:eastAsia="ja-JP"/>
              </w:rPr>
              <w:t>Range bound</w:t>
            </w:r>
          </w:p>
        </w:tc>
        <w:tc>
          <w:tcPr>
            <w:tcW w:w="5670" w:type="dxa"/>
          </w:tcPr>
          <w:p w14:paraId="062A6070" w14:textId="77777777" w:rsidR="0075636F" w:rsidRDefault="0075636F" w:rsidP="0061752C">
            <w:pPr>
              <w:pStyle w:val="TAH"/>
              <w:rPr>
                <w:lang w:eastAsia="ja-JP"/>
              </w:rPr>
            </w:pPr>
            <w:r>
              <w:rPr>
                <w:lang w:eastAsia="ja-JP"/>
              </w:rPr>
              <w:t>Explanation</w:t>
            </w:r>
          </w:p>
        </w:tc>
      </w:tr>
      <w:tr w:rsidR="0075636F" w14:paraId="417E5862" w14:textId="77777777" w:rsidTr="0061752C">
        <w:tc>
          <w:tcPr>
            <w:tcW w:w="3686" w:type="dxa"/>
          </w:tcPr>
          <w:p w14:paraId="13905D5E" w14:textId="77777777" w:rsidR="0075636F" w:rsidRPr="00DE5F95" w:rsidRDefault="0075636F" w:rsidP="0061752C">
            <w:pPr>
              <w:pStyle w:val="TAL"/>
              <w:jc w:val="center"/>
              <w:rPr>
                <w:lang w:eastAsia="ja-JP"/>
              </w:rPr>
            </w:pPr>
            <w:r w:rsidRPr="00E53C44">
              <w:rPr>
                <w:b/>
                <w:bCs/>
                <w:sz w:val="24"/>
                <w:szCs w:val="28"/>
                <w:lang w:eastAsia="ja-JP"/>
              </w:rPr>
              <w:t>…</w:t>
            </w:r>
          </w:p>
        </w:tc>
        <w:tc>
          <w:tcPr>
            <w:tcW w:w="5670" w:type="dxa"/>
          </w:tcPr>
          <w:p w14:paraId="245A9121" w14:textId="77777777" w:rsidR="0075636F" w:rsidRDefault="0075636F" w:rsidP="0061752C">
            <w:pPr>
              <w:pStyle w:val="TAL"/>
              <w:jc w:val="center"/>
              <w:rPr>
                <w:lang w:eastAsia="ja-JP"/>
              </w:rPr>
            </w:pPr>
            <w:r w:rsidRPr="00E53C44">
              <w:rPr>
                <w:b/>
                <w:bCs/>
                <w:sz w:val="24"/>
                <w:szCs w:val="28"/>
                <w:lang w:eastAsia="ja-JP"/>
              </w:rPr>
              <w:t>…</w:t>
            </w:r>
          </w:p>
        </w:tc>
      </w:tr>
      <w:tr w:rsidR="0075636F" w14:paraId="5EB38FF1" w14:textId="77777777" w:rsidTr="0075636F">
        <w:tc>
          <w:tcPr>
            <w:tcW w:w="3686" w:type="dxa"/>
            <w:shd w:val="clear" w:color="auto" w:fill="auto"/>
          </w:tcPr>
          <w:p w14:paraId="271186B0" w14:textId="77777777" w:rsidR="0075636F" w:rsidRPr="0075636F" w:rsidRDefault="0075636F" w:rsidP="0061752C">
            <w:pPr>
              <w:pStyle w:val="TAL"/>
              <w:rPr>
                <w:color w:val="000000" w:themeColor="text1"/>
                <w:lang w:eastAsia="ja-JP"/>
              </w:rPr>
            </w:pPr>
            <w:proofErr w:type="spellStart"/>
            <w:r w:rsidRPr="0075636F">
              <w:rPr>
                <w:color w:val="000000" w:themeColor="text1"/>
                <w:lang w:eastAsia="ja-JP"/>
              </w:rPr>
              <w:t>maxnoofNeighbours</w:t>
            </w:r>
            <w:proofErr w:type="spellEnd"/>
          </w:p>
        </w:tc>
        <w:tc>
          <w:tcPr>
            <w:tcW w:w="5670" w:type="dxa"/>
            <w:shd w:val="clear" w:color="auto" w:fill="auto"/>
          </w:tcPr>
          <w:p w14:paraId="6668D4AB" w14:textId="77777777" w:rsidR="0075636F" w:rsidRPr="0075636F" w:rsidRDefault="0075636F" w:rsidP="0061752C">
            <w:pPr>
              <w:pStyle w:val="TAL"/>
              <w:rPr>
                <w:color w:val="000000" w:themeColor="text1"/>
                <w:lang w:eastAsia="ja-JP"/>
              </w:rPr>
            </w:pPr>
            <w:r w:rsidRPr="0075636F">
              <w:rPr>
                <w:color w:val="000000" w:themeColor="text1"/>
                <w:lang w:eastAsia="ja-JP"/>
              </w:rPr>
              <w:t>Maximum no. of neighbour cells. Value is 1024 as defined in 38.423.</w:t>
            </w:r>
          </w:p>
        </w:tc>
      </w:tr>
    </w:tbl>
    <w:p w14:paraId="29A5F901" w14:textId="77777777" w:rsidR="0075636F" w:rsidRDefault="0075636F" w:rsidP="0075636F"/>
    <w:p w14:paraId="739E1DE1" w14:textId="13ED2944" w:rsidR="0075636F" w:rsidRDefault="0075636F" w:rsidP="00460F31"/>
    <w:bookmarkEnd w:id="1"/>
    <w:sectPr w:rsidR="0075636F" w:rsidSect="0086270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Ilkka Keskitalo" w:date="2022-02-09T09:02:00Z" w:initials="IK">
    <w:p w14:paraId="0C381042" w14:textId="3E9392EB" w:rsidR="002C3243" w:rsidRDefault="002C3243">
      <w:pPr>
        <w:pStyle w:val="CommentText"/>
      </w:pPr>
      <w:r>
        <w:rPr>
          <w:rStyle w:val="CommentReference"/>
        </w:rPr>
        <w:annotationRef/>
      </w:r>
      <w:r>
        <w:t>RAN1 agreements tend to suggest that the DC parent should know the peer node of the DC connection.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3810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E018E" w16cex:dateUtc="2022-02-09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381042" w16cid:durableId="25AE0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B6918" w14:textId="77777777" w:rsidR="00A34B5C" w:rsidRDefault="00A34B5C">
      <w:r>
        <w:separator/>
      </w:r>
    </w:p>
  </w:endnote>
  <w:endnote w:type="continuationSeparator" w:id="0">
    <w:p w14:paraId="0015E49A" w14:textId="77777777" w:rsidR="00A34B5C" w:rsidRDefault="00A34B5C">
      <w:r>
        <w:continuationSeparator/>
      </w:r>
    </w:p>
  </w:endnote>
  <w:endnote w:type="continuationNotice" w:id="1">
    <w:p w14:paraId="19EE7528" w14:textId="77777777" w:rsidR="00A34B5C" w:rsidRDefault="00A34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330AF" w14:textId="77777777" w:rsidR="00A34B5C" w:rsidRDefault="00A34B5C">
      <w:r>
        <w:separator/>
      </w:r>
    </w:p>
  </w:footnote>
  <w:footnote w:type="continuationSeparator" w:id="0">
    <w:p w14:paraId="30510077" w14:textId="77777777" w:rsidR="00A34B5C" w:rsidRDefault="00A34B5C">
      <w:r>
        <w:continuationSeparator/>
      </w:r>
    </w:p>
  </w:footnote>
  <w:footnote w:type="continuationNotice" w:id="1">
    <w:p w14:paraId="3B7848DF" w14:textId="77777777" w:rsidR="00A34B5C" w:rsidRDefault="00A34B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744184"/>
    <w:multiLevelType w:val="hybridMultilevel"/>
    <w:tmpl w:val="5D5E716A"/>
    <w:lvl w:ilvl="0" w:tplc="07E666DC">
      <w:start w:val="2"/>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196E56D4"/>
    <w:multiLevelType w:val="hybridMultilevel"/>
    <w:tmpl w:val="7ABE40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4371B"/>
    <w:multiLevelType w:val="hybridMultilevel"/>
    <w:tmpl w:val="87B48B8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29" w15:restartNumberingAfterBreak="0">
    <w:nsid w:val="4ED054B7"/>
    <w:multiLevelType w:val="hybridMultilevel"/>
    <w:tmpl w:val="858A99A0"/>
    <w:lvl w:ilvl="0" w:tplc="BB8C99CA">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2"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7A1B91"/>
    <w:multiLevelType w:val="hybridMultilevel"/>
    <w:tmpl w:val="E1E232DC"/>
    <w:lvl w:ilvl="0" w:tplc="030AD9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5"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36"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7"/>
  </w:num>
  <w:num w:numId="6">
    <w:abstractNumId w:val="25"/>
  </w:num>
  <w:num w:numId="7">
    <w:abstractNumId w:val="33"/>
  </w:num>
  <w:num w:numId="8">
    <w:abstractNumId w:val="18"/>
  </w:num>
  <w:num w:numId="9">
    <w:abstractNumId w:val="30"/>
  </w:num>
  <w:num w:numId="10">
    <w:abstractNumId w:val="35"/>
  </w:num>
  <w:num w:numId="11">
    <w:abstractNumId w:val="3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11"/>
  </w:num>
  <w:num w:numId="17">
    <w:abstractNumId w:val="32"/>
  </w:num>
  <w:num w:numId="18">
    <w:abstractNumId w:val="38"/>
  </w:num>
  <w:num w:numId="19">
    <w:abstractNumId w:val="13"/>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3"/>
  </w:num>
  <w:num w:numId="24">
    <w:abstractNumId w:val="15"/>
  </w:num>
  <w:num w:numId="25">
    <w:abstractNumId w:val="16"/>
  </w:num>
  <w:num w:numId="26">
    <w:abstractNumId w:val="12"/>
  </w:num>
  <w:num w:numId="27">
    <w:abstractNumId w:val="6"/>
  </w:num>
  <w:num w:numId="28">
    <w:abstractNumId w:val="5"/>
  </w:num>
  <w:num w:numId="29">
    <w:abstractNumId w:val="36"/>
  </w:num>
  <w:num w:numId="30">
    <w:abstractNumId w:val="24"/>
  </w:num>
  <w:num w:numId="31">
    <w:abstractNumId w:val="26"/>
  </w:num>
  <w:num w:numId="32">
    <w:abstractNumId w:val="20"/>
  </w:num>
  <w:num w:numId="33">
    <w:abstractNumId w:val="28"/>
  </w:num>
  <w:num w:numId="34">
    <w:abstractNumId w:val="9"/>
  </w:num>
  <w:num w:numId="35">
    <w:abstractNumId w:val="2"/>
  </w:num>
  <w:num w:numId="36">
    <w:abstractNumId w:val="4"/>
  </w:num>
  <w:num w:numId="37">
    <w:abstractNumId w:val="34"/>
  </w:num>
  <w:num w:numId="38">
    <w:abstractNumId w:val="29"/>
  </w:num>
  <w:num w:numId="39">
    <w:abstractNumId w:val="14"/>
  </w:num>
  <w:num w:numId="40">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lkka Keskitalo">
    <w15:presenceInfo w15:providerId="None" w15:userId="Ilkka Keskita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NLE0NzMzMjM0NTRX0lEKTi0uzszPAykwrAUArA3eJSwAAAA="/>
  </w:docVars>
  <w:rsids>
    <w:rsidRoot w:val="00B42BDB"/>
    <w:rsid w:val="000006E1"/>
    <w:rsid w:val="00000851"/>
    <w:rsid w:val="000016B9"/>
    <w:rsid w:val="00001A30"/>
    <w:rsid w:val="00001D75"/>
    <w:rsid w:val="0000286C"/>
    <w:rsid w:val="00002A37"/>
    <w:rsid w:val="00003F39"/>
    <w:rsid w:val="000045BA"/>
    <w:rsid w:val="00005436"/>
    <w:rsid w:val="00006446"/>
    <w:rsid w:val="00006896"/>
    <w:rsid w:val="00006B58"/>
    <w:rsid w:val="00006EF6"/>
    <w:rsid w:val="00007CDC"/>
    <w:rsid w:val="00007DB9"/>
    <w:rsid w:val="000102AB"/>
    <w:rsid w:val="00010E26"/>
    <w:rsid w:val="00011011"/>
    <w:rsid w:val="0001132D"/>
    <w:rsid w:val="00011B28"/>
    <w:rsid w:val="00011CAD"/>
    <w:rsid w:val="0001277B"/>
    <w:rsid w:val="00013095"/>
    <w:rsid w:val="000135E0"/>
    <w:rsid w:val="000138B4"/>
    <w:rsid w:val="0001400A"/>
    <w:rsid w:val="00014C3B"/>
    <w:rsid w:val="00015D15"/>
    <w:rsid w:val="000163D0"/>
    <w:rsid w:val="000179D1"/>
    <w:rsid w:val="000212A2"/>
    <w:rsid w:val="00021AD6"/>
    <w:rsid w:val="00021FEB"/>
    <w:rsid w:val="000226EB"/>
    <w:rsid w:val="000229C4"/>
    <w:rsid w:val="00022DA7"/>
    <w:rsid w:val="000238DA"/>
    <w:rsid w:val="000247D1"/>
    <w:rsid w:val="00024A84"/>
    <w:rsid w:val="000252C8"/>
    <w:rsid w:val="000252F7"/>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0E31"/>
    <w:rsid w:val="00041145"/>
    <w:rsid w:val="00041485"/>
    <w:rsid w:val="00041DE7"/>
    <w:rsid w:val="000422E2"/>
    <w:rsid w:val="00042F22"/>
    <w:rsid w:val="0004367E"/>
    <w:rsid w:val="00043C83"/>
    <w:rsid w:val="00044224"/>
    <w:rsid w:val="00044382"/>
    <w:rsid w:val="000444EF"/>
    <w:rsid w:val="0004494C"/>
    <w:rsid w:val="000461C1"/>
    <w:rsid w:val="00046C67"/>
    <w:rsid w:val="000472AF"/>
    <w:rsid w:val="000474B3"/>
    <w:rsid w:val="000505C9"/>
    <w:rsid w:val="0005153D"/>
    <w:rsid w:val="00051FB9"/>
    <w:rsid w:val="0005290D"/>
    <w:rsid w:val="00052A07"/>
    <w:rsid w:val="00052AC2"/>
    <w:rsid w:val="000534E3"/>
    <w:rsid w:val="000535A5"/>
    <w:rsid w:val="00053B92"/>
    <w:rsid w:val="00054CCF"/>
    <w:rsid w:val="00055DBC"/>
    <w:rsid w:val="0005606A"/>
    <w:rsid w:val="000567EE"/>
    <w:rsid w:val="00057025"/>
    <w:rsid w:val="00057117"/>
    <w:rsid w:val="00057CF8"/>
    <w:rsid w:val="000604AA"/>
    <w:rsid w:val="000609D0"/>
    <w:rsid w:val="00060CD4"/>
    <w:rsid w:val="000613F3"/>
    <w:rsid w:val="0006152B"/>
    <w:rsid w:val="000616E7"/>
    <w:rsid w:val="0006227A"/>
    <w:rsid w:val="000646B2"/>
    <w:rsid w:val="0006487E"/>
    <w:rsid w:val="00064BD5"/>
    <w:rsid w:val="00065184"/>
    <w:rsid w:val="00065809"/>
    <w:rsid w:val="000659CB"/>
    <w:rsid w:val="00065E1A"/>
    <w:rsid w:val="00066207"/>
    <w:rsid w:val="000664C4"/>
    <w:rsid w:val="000667FC"/>
    <w:rsid w:val="00067574"/>
    <w:rsid w:val="00067877"/>
    <w:rsid w:val="000717DA"/>
    <w:rsid w:val="00071A1C"/>
    <w:rsid w:val="00071E9E"/>
    <w:rsid w:val="000738B3"/>
    <w:rsid w:val="00073ABD"/>
    <w:rsid w:val="00073E11"/>
    <w:rsid w:val="0007519E"/>
    <w:rsid w:val="00075F39"/>
    <w:rsid w:val="00076014"/>
    <w:rsid w:val="0007608F"/>
    <w:rsid w:val="0007615C"/>
    <w:rsid w:val="00076FDE"/>
    <w:rsid w:val="00077E5F"/>
    <w:rsid w:val="0008036A"/>
    <w:rsid w:val="00080755"/>
    <w:rsid w:val="00081242"/>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3474"/>
    <w:rsid w:val="00093942"/>
    <w:rsid w:val="000943B7"/>
    <w:rsid w:val="0009510F"/>
    <w:rsid w:val="0009566A"/>
    <w:rsid w:val="00095D29"/>
    <w:rsid w:val="00095F78"/>
    <w:rsid w:val="000960E0"/>
    <w:rsid w:val="000966F4"/>
    <w:rsid w:val="000970CA"/>
    <w:rsid w:val="00097AAF"/>
    <w:rsid w:val="000A07F6"/>
    <w:rsid w:val="000A0AC7"/>
    <w:rsid w:val="000A17FA"/>
    <w:rsid w:val="000A1AFF"/>
    <w:rsid w:val="000A1B7B"/>
    <w:rsid w:val="000A209B"/>
    <w:rsid w:val="000A2B96"/>
    <w:rsid w:val="000A32DC"/>
    <w:rsid w:val="000A4941"/>
    <w:rsid w:val="000A4D03"/>
    <w:rsid w:val="000A56F2"/>
    <w:rsid w:val="000A5FA7"/>
    <w:rsid w:val="000A6494"/>
    <w:rsid w:val="000A6974"/>
    <w:rsid w:val="000B11FF"/>
    <w:rsid w:val="000B1A38"/>
    <w:rsid w:val="000B2719"/>
    <w:rsid w:val="000B380C"/>
    <w:rsid w:val="000B3A8F"/>
    <w:rsid w:val="000B4544"/>
    <w:rsid w:val="000B4AB9"/>
    <w:rsid w:val="000B58C3"/>
    <w:rsid w:val="000B5D1D"/>
    <w:rsid w:val="000B5E0E"/>
    <w:rsid w:val="000B61E9"/>
    <w:rsid w:val="000B6A52"/>
    <w:rsid w:val="000B6CF7"/>
    <w:rsid w:val="000B7CCF"/>
    <w:rsid w:val="000B7D92"/>
    <w:rsid w:val="000C07D6"/>
    <w:rsid w:val="000C0857"/>
    <w:rsid w:val="000C1284"/>
    <w:rsid w:val="000C1385"/>
    <w:rsid w:val="000C165A"/>
    <w:rsid w:val="000C27DA"/>
    <w:rsid w:val="000C2E19"/>
    <w:rsid w:val="000C3249"/>
    <w:rsid w:val="000C37CD"/>
    <w:rsid w:val="000C483D"/>
    <w:rsid w:val="000C52D2"/>
    <w:rsid w:val="000D019C"/>
    <w:rsid w:val="000D01D8"/>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862"/>
    <w:rsid w:val="000D6E69"/>
    <w:rsid w:val="000D6F4A"/>
    <w:rsid w:val="000E02D2"/>
    <w:rsid w:val="000E0527"/>
    <w:rsid w:val="000E110E"/>
    <w:rsid w:val="000E1E92"/>
    <w:rsid w:val="000E2379"/>
    <w:rsid w:val="000E291B"/>
    <w:rsid w:val="000E2C4D"/>
    <w:rsid w:val="000E39E6"/>
    <w:rsid w:val="000E3DB8"/>
    <w:rsid w:val="000E3DEC"/>
    <w:rsid w:val="000E4B95"/>
    <w:rsid w:val="000E6754"/>
    <w:rsid w:val="000E7AB1"/>
    <w:rsid w:val="000E7B1D"/>
    <w:rsid w:val="000F06AD"/>
    <w:rsid w:val="000F06D6"/>
    <w:rsid w:val="000F0EB1"/>
    <w:rsid w:val="000F1106"/>
    <w:rsid w:val="000F11F2"/>
    <w:rsid w:val="000F184D"/>
    <w:rsid w:val="000F1873"/>
    <w:rsid w:val="000F1A88"/>
    <w:rsid w:val="000F26B2"/>
    <w:rsid w:val="000F2800"/>
    <w:rsid w:val="000F2B38"/>
    <w:rsid w:val="000F3BE9"/>
    <w:rsid w:val="000F3F6C"/>
    <w:rsid w:val="000F496D"/>
    <w:rsid w:val="000F654E"/>
    <w:rsid w:val="000F6743"/>
    <w:rsid w:val="000F6DF3"/>
    <w:rsid w:val="000F79FD"/>
    <w:rsid w:val="000F7B77"/>
    <w:rsid w:val="0010032E"/>
    <w:rsid w:val="001004B4"/>
    <w:rsid w:val="001005FF"/>
    <w:rsid w:val="001007F2"/>
    <w:rsid w:val="00101976"/>
    <w:rsid w:val="00101ECD"/>
    <w:rsid w:val="00102D88"/>
    <w:rsid w:val="00103135"/>
    <w:rsid w:val="001033B5"/>
    <w:rsid w:val="001039E8"/>
    <w:rsid w:val="00103E57"/>
    <w:rsid w:val="00104334"/>
    <w:rsid w:val="00104E1C"/>
    <w:rsid w:val="001051DE"/>
    <w:rsid w:val="00105AC3"/>
    <w:rsid w:val="001062FB"/>
    <w:rsid w:val="001063E6"/>
    <w:rsid w:val="00106C7B"/>
    <w:rsid w:val="00110692"/>
    <w:rsid w:val="00110A79"/>
    <w:rsid w:val="00112540"/>
    <w:rsid w:val="00112FE9"/>
    <w:rsid w:val="001131D0"/>
    <w:rsid w:val="00113CF4"/>
    <w:rsid w:val="00113F4D"/>
    <w:rsid w:val="0011411D"/>
    <w:rsid w:val="00114D55"/>
    <w:rsid w:val="001153EA"/>
    <w:rsid w:val="00115643"/>
    <w:rsid w:val="00115FDF"/>
    <w:rsid w:val="00116765"/>
    <w:rsid w:val="00116FCC"/>
    <w:rsid w:val="001174BA"/>
    <w:rsid w:val="001200DA"/>
    <w:rsid w:val="0012085F"/>
    <w:rsid w:val="0012090C"/>
    <w:rsid w:val="00120936"/>
    <w:rsid w:val="001219F5"/>
    <w:rsid w:val="00121A20"/>
    <w:rsid w:val="00121AE1"/>
    <w:rsid w:val="00121B0B"/>
    <w:rsid w:val="00122574"/>
    <w:rsid w:val="00122F2E"/>
    <w:rsid w:val="00123033"/>
    <w:rsid w:val="0012377F"/>
    <w:rsid w:val="0012379F"/>
    <w:rsid w:val="00124314"/>
    <w:rsid w:val="001246A6"/>
    <w:rsid w:val="00125079"/>
    <w:rsid w:val="001253D9"/>
    <w:rsid w:val="001255DA"/>
    <w:rsid w:val="00126B4A"/>
    <w:rsid w:val="001303E3"/>
    <w:rsid w:val="0013080E"/>
    <w:rsid w:val="00131695"/>
    <w:rsid w:val="001318B5"/>
    <w:rsid w:val="00132F29"/>
    <w:rsid w:val="00132FD0"/>
    <w:rsid w:val="00133AE3"/>
    <w:rsid w:val="00133FC3"/>
    <w:rsid w:val="00134141"/>
    <w:rsid w:val="00134192"/>
    <w:rsid w:val="00134262"/>
    <w:rsid w:val="001344C0"/>
    <w:rsid w:val="001346FA"/>
    <w:rsid w:val="00135252"/>
    <w:rsid w:val="001372E2"/>
    <w:rsid w:val="00137482"/>
    <w:rsid w:val="001376E1"/>
    <w:rsid w:val="001378B5"/>
    <w:rsid w:val="00137A17"/>
    <w:rsid w:val="00137AB5"/>
    <w:rsid w:val="00137CC8"/>
    <w:rsid w:val="00137F0B"/>
    <w:rsid w:val="00140EF9"/>
    <w:rsid w:val="00141071"/>
    <w:rsid w:val="00141236"/>
    <w:rsid w:val="00142718"/>
    <w:rsid w:val="00143759"/>
    <w:rsid w:val="00143B3A"/>
    <w:rsid w:val="00143F37"/>
    <w:rsid w:val="00144249"/>
    <w:rsid w:val="00144A32"/>
    <w:rsid w:val="001457F5"/>
    <w:rsid w:val="00145ED6"/>
    <w:rsid w:val="00145F9B"/>
    <w:rsid w:val="00147094"/>
    <w:rsid w:val="001503AE"/>
    <w:rsid w:val="00150E1D"/>
    <w:rsid w:val="00151E23"/>
    <w:rsid w:val="001526E0"/>
    <w:rsid w:val="001536DF"/>
    <w:rsid w:val="00153B39"/>
    <w:rsid w:val="001541A3"/>
    <w:rsid w:val="00154487"/>
    <w:rsid w:val="0015490C"/>
    <w:rsid w:val="00154AF1"/>
    <w:rsid w:val="00154D2B"/>
    <w:rsid w:val="001551B5"/>
    <w:rsid w:val="00155726"/>
    <w:rsid w:val="0015588F"/>
    <w:rsid w:val="00155B60"/>
    <w:rsid w:val="00155C2B"/>
    <w:rsid w:val="00155EF4"/>
    <w:rsid w:val="00156808"/>
    <w:rsid w:val="00156E4A"/>
    <w:rsid w:val="00157C31"/>
    <w:rsid w:val="00160499"/>
    <w:rsid w:val="001606D5"/>
    <w:rsid w:val="00160D04"/>
    <w:rsid w:val="00160E23"/>
    <w:rsid w:val="001622BB"/>
    <w:rsid w:val="00162759"/>
    <w:rsid w:val="00162E55"/>
    <w:rsid w:val="001643A8"/>
    <w:rsid w:val="00164F01"/>
    <w:rsid w:val="001652C2"/>
    <w:rsid w:val="001657F0"/>
    <w:rsid w:val="001659C1"/>
    <w:rsid w:val="00166A1C"/>
    <w:rsid w:val="001671FD"/>
    <w:rsid w:val="00170067"/>
    <w:rsid w:val="0017045C"/>
    <w:rsid w:val="001716B8"/>
    <w:rsid w:val="001718EC"/>
    <w:rsid w:val="001732EB"/>
    <w:rsid w:val="00173A8E"/>
    <w:rsid w:val="001740A8"/>
    <w:rsid w:val="001741A3"/>
    <w:rsid w:val="001741AA"/>
    <w:rsid w:val="00175F25"/>
    <w:rsid w:val="00176CAD"/>
    <w:rsid w:val="00177795"/>
    <w:rsid w:val="001802F5"/>
    <w:rsid w:val="00180989"/>
    <w:rsid w:val="00180F6C"/>
    <w:rsid w:val="0018143F"/>
    <w:rsid w:val="0018215E"/>
    <w:rsid w:val="00182FC8"/>
    <w:rsid w:val="001832CC"/>
    <w:rsid w:val="001842B6"/>
    <w:rsid w:val="00186DB0"/>
    <w:rsid w:val="001877CF"/>
    <w:rsid w:val="00187C69"/>
    <w:rsid w:val="0019048F"/>
    <w:rsid w:val="00190AC1"/>
    <w:rsid w:val="001916BB"/>
    <w:rsid w:val="001917A7"/>
    <w:rsid w:val="00192200"/>
    <w:rsid w:val="00192750"/>
    <w:rsid w:val="0019341A"/>
    <w:rsid w:val="00193DFF"/>
    <w:rsid w:val="00193F1B"/>
    <w:rsid w:val="00195A0E"/>
    <w:rsid w:val="0019658B"/>
    <w:rsid w:val="00196ADF"/>
    <w:rsid w:val="00196B71"/>
    <w:rsid w:val="00196D8E"/>
    <w:rsid w:val="00197D7A"/>
    <w:rsid w:val="00197DF9"/>
    <w:rsid w:val="00197F2C"/>
    <w:rsid w:val="00197F9B"/>
    <w:rsid w:val="001A0BBB"/>
    <w:rsid w:val="001A1475"/>
    <w:rsid w:val="001A1860"/>
    <w:rsid w:val="001A1987"/>
    <w:rsid w:val="001A2564"/>
    <w:rsid w:val="001A335C"/>
    <w:rsid w:val="001A35F8"/>
    <w:rsid w:val="001A37E4"/>
    <w:rsid w:val="001A3E52"/>
    <w:rsid w:val="001A4ED7"/>
    <w:rsid w:val="001A550E"/>
    <w:rsid w:val="001A6173"/>
    <w:rsid w:val="001A61C9"/>
    <w:rsid w:val="001A6CBA"/>
    <w:rsid w:val="001A6D54"/>
    <w:rsid w:val="001A7BFD"/>
    <w:rsid w:val="001B0A09"/>
    <w:rsid w:val="001B0B5F"/>
    <w:rsid w:val="001B0D97"/>
    <w:rsid w:val="001B0F8F"/>
    <w:rsid w:val="001B11C4"/>
    <w:rsid w:val="001B1C7B"/>
    <w:rsid w:val="001B20C7"/>
    <w:rsid w:val="001B29E9"/>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2619"/>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1E9"/>
    <w:rsid w:val="001E084C"/>
    <w:rsid w:val="001E0DBD"/>
    <w:rsid w:val="001E16F8"/>
    <w:rsid w:val="001E1D1B"/>
    <w:rsid w:val="001E2F5F"/>
    <w:rsid w:val="001E305E"/>
    <w:rsid w:val="001E3BDB"/>
    <w:rsid w:val="001E3E4D"/>
    <w:rsid w:val="001E4110"/>
    <w:rsid w:val="001E4E42"/>
    <w:rsid w:val="001E542A"/>
    <w:rsid w:val="001E58E2"/>
    <w:rsid w:val="001E59DA"/>
    <w:rsid w:val="001E647F"/>
    <w:rsid w:val="001E6F78"/>
    <w:rsid w:val="001E7531"/>
    <w:rsid w:val="001E7AED"/>
    <w:rsid w:val="001F0017"/>
    <w:rsid w:val="001F08A2"/>
    <w:rsid w:val="001F08EF"/>
    <w:rsid w:val="001F10AD"/>
    <w:rsid w:val="001F2204"/>
    <w:rsid w:val="001F29B5"/>
    <w:rsid w:val="001F2C83"/>
    <w:rsid w:val="001F338B"/>
    <w:rsid w:val="001F3916"/>
    <w:rsid w:val="001F3E5B"/>
    <w:rsid w:val="001F54C5"/>
    <w:rsid w:val="001F580E"/>
    <w:rsid w:val="001F662C"/>
    <w:rsid w:val="001F7074"/>
    <w:rsid w:val="001F7D18"/>
    <w:rsid w:val="001F7D47"/>
    <w:rsid w:val="00200114"/>
    <w:rsid w:val="00200302"/>
    <w:rsid w:val="00200490"/>
    <w:rsid w:val="00200F06"/>
    <w:rsid w:val="00201ED6"/>
    <w:rsid w:val="00201F3A"/>
    <w:rsid w:val="0020259B"/>
    <w:rsid w:val="002027E4"/>
    <w:rsid w:val="0020326C"/>
    <w:rsid w:val="00203EAE"/>
    <w:rsid w:val="00203F96"/>
    <w:rsid w:val="00204CF8"/>
    <w:rsid w:val="00205CF2"/>
    <w:rsid w:val="00205F78"/>
    <w:rsid w:val="002069B2"/>
    <w:rsid w:val="00206A93"/>
    <w:rsid w:val="002079FD"/>
    <w:rsid w:val="00207FA3"/>
    <w:rsid w:val="00207FBF"/>
    <w:rsid w:val="002105C9"/>
    <w:rsid w:val="00211918"/>
    <w:rsid w:val="00211C4A"/>
    <w:rsid w:val="00212D46"/>
    <w:rsid w:val="00212E3C"/>
    <w:rsid w:val="00212F30"/>
    <w:rsid w:val="002133EC"/>
    <w:rsid w:val="00213C50"/>
    <w:rsid w:val="00214344"/>
    <w:rsid w:val="00214DA8"/>
    <w:rsid w:val="00215423"/>
    <w:rsid w:val="002158FA"/>
    <w:rsid w:val="00215C03"/>
    <w:rsid w:val="00215CE6"/>
    <w:rsid w:val="0021769F"/>
    <w:rsid w:val="00217F12"/>
    <w:rsid w:val="00217FA9"/>
    <w:rsid w:val="00220600"/>
    <w:rsid w:val="0022083B"/>
    <w:rsid w:val="00220B94"/>
    <w:rsid w:val="002211F2"/>
    <w:rsid w:val="00221A2F"/>
    <w:rsid w:val="002224DB"/>
    <w:rsid w:val="002229CC"/>
    <w:rsid w:val="00222ADE"/>
    <w:rsid w:val="00222C47"/>
    <w:rsid w:val="00222DB4"/>
    <w:rsid w:val="002234A6"/>
    <w:rsid w:val="00223FCB"/>
    <w:rsid w:val="00224B79"/>
    <w:rsid w:val="002252C3"/>
    <w:rsid w:val="00225B4C"/>
    <w:rsid w:val="00225C54"/>
    <w:rsid w:val="00226A0C"/>
    <w:rsid w:val="002271D5"/>
    <w:rsid w:val="00230226"/>
    <w:rsid w:val="00230765"/>
    <w:rsid w:val="00230A3A"/>
    <w:rsid w:val="002319E4"/>
    <w:rsid w:val="00231E00"/>
    <w:rsid w:val="002325CB"/>
    <w:rsid w:val="00232A8F"/>
    <w:rsid w:val="0023374C"/>
    <w:rsid w:val="0023398C"/>
    <w:rsid w:val="00233CFA"/>
    <w:rsid w:val="00234148"/>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DA3"/>
    <w:rsid w:val="00241EC9"/>
    <w:rsid w:val="00242DCA"/>
    <w:rsid w:val="002435B3"/>
    <w:rsid w:val="00243BCE"/>
    <w:rsid w:val="0024492C"/>
    <w:rsid w:val="00245779"/>
    <w:rsid w:val="0024586C"/>
    <w:rsid w:val="002458EB"/>
    <w:rsid w:val="0024657C"/>
    <w:rsid w:val="002500C8"/>
    <w:rsid w:val="002501D7"/>
    <w:rsid w:val="00250CB0"/>
    <w:rsid w:val="00250D52"/>
    <w:rsid w:val="00251EA0"/>
    <w:rsid w:val="00251FA0"/>
    <w:rsid w:val="00251FBC"/>
    <w:rsid w:val="0025250B"/>
    <w:rsid w:val="00252529"/>
    <w:rsid w:val="00253115"/>
    <w:rsid w:val="002537A9"/>
    <w:rsid w:val="00253A77"/>
    <w:rsid w:val="00253F49"/>
    <w:rsid w:val="002542E4"/>
    <w:rsid w:val="002543E9"/>
    <w:rsid w:val="00254704"/>
    <w:rsid w:val="002548CB"/>
    <w:rsid w:val="00255481"/>
    <w:rsid w:val="002557A2"/>
    <w:rsid w:val="00256483"/>
    <w:rsid w:val="00256B40"/>
    <w:rsid w:val="00257321"/>
    <w:rsid w:val="00257543"/>
    <w:rsid w:val="00257A12"/>
    <w:rsid w:val="00260896"/>
    <w:rsid w:val="00260EF3"/>
    <w:rsid w:val="0026104E"/>
    <w:rsid w:val="002617E7"/>
    <w:rsid w:val="00261FC8"/>
    <w:rsid w:val="00262114"/>
    <w:rsid w:val="00262CB8"/>
    <w:rsid w:val="00263069"/>
    <w:rsid w:val="00263D6C"/>
    <w:rsid w:val="00264228"/>
    <w:rsid w:val="00264334"/>
    <w:rsid w:val="0026473E"/>
    <w:rsid w:val="00265103"/>
    <w:rsid w:val="00265FD8"/>
    <w:rsid w:val="00266214"/>
    <w:rsid w:val="00266460"/>
    <w:rsid w:val="00267C83"/>
    <w:rsid w:val="00267DFD"/>
    <w:rsid w:val="00270AE3"/>
    <w:rsid w:val="002710FD"/>
    <w:rsid w:val="0027117A"/>
    <w:rsid w:val="0027144F"/>
    <w:rsid w:val="00271523"/>
    <w:rsid w:val="00271F3A"/>
    <w:rsid w:val="00272735"/>
    <w:rsid w:val="00272904"/>
    <w:rsid w:val="00273020"/>
    <w:rsid w:val="00273278"/>
    <w:rsid w:val="002737F4"/>
    <w:rsid w:val="00273F10"/>
    <w:rsid w:val="00274E42"/>
    <w:rsid w:val="00275572"/>
    <w:rsid w:val="00275F1B"/>
    <w:rsid w:val="0027687C"/>
    <w:rsid w:val="002769A4"/>
    <w:rsid w:val="00276C20"/>
    <w:rsid w:val="00277753"/>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767"/>
    <w:rsid w:val="00286ACD"/>
    <w:rsid w:val="00286FC4"/>
    <w:rsid w:val="00287313"/>
    <w:rsid w:val="00287520"/>
    <w:rsid w:val="002875D2"/>
    <w:rsid w:val="00287838"/>
    <w:rsid w:val="00287FC8"/>
    <w:rsid w:val="002907B5"/>
    <w:rsid w:val="0029115B"/>
    <w:rsid w:val="002921E6"/>
    <w:rsid w:val="0029289C"/>
    <w:rsid w:val="00292EB6"/>
    <w:rsid w:val="00292EB7"/>
    <w:rsid w:val="00293328"/>
    <w:rsid w:val="00293817"/>
    <w:rsid w:val="002950B5"/>
    <w:rsid w:val="00295918"/>
    <w:rsid w:val="00295921"/>
    <w:rsid w:val="00296227"/>
    <w:rsid w:val="002969F6"/>
    <w:rsid w:val="00296F44"/>
    <w:rsid w:val="002971FE"/>
    <w:rsid w:val="0029739C"/>
    <w:rsid w:val="002976B3"/>
    <w:rsid w:val="0029777D"/>
    <w:rsid w:val="00297C35"/>
    <w:rsid w:val="002A02FD"/>
    <w:rsid w:val="002A055E"/>
    <w:rsid w:val="002A0A9D"/>
    <w:rsid w:val="002A0ED4"/>
    <w:rsid w:val="002A1D4E"/>
    <w:rsid w:val="002A20E7"/>
    <w:rsid w:val="002A26FA"/>
    <w:rsid w:val="002A2869"/>
    <w:rsid w:val="002A2BD1"/>
    <w:rsid w:val="002A3319"/>
    <w:rsid w:val="002A47C6"/>
    <w:rsid w:val="002A4A62"/>
    <w:rsid w:val="002A4F2D"/>
    <w:rsid w:val="002A563D"/>
    <w:rsid w:val="002A5DB4"/>
    <w:rsid w:val="002A5FFA"/>
    <w:rsid w:val="002A633C"/>
    <w:rsid w:val="002A6A54"/>
    <w:rsid w:val="002A6BF0"/>
    <w:rsid w:val="002B16FE"/>
    <w:rsid w:val="002B24D6"/>
    <w:rsid w:val="002B361C"/>
    <w:rsid w:val="002B3FA4"/>
    <w:rsid w:val="002B430A"/>
    <w:rsid w:val="002B50F7"/>
    <w:rsid w:val="002B5254"/>
    <w:rsid w:val="002B55CF"/>
    <w:rsid w:val="002B656F"/>
    <w:rsid w:val="002B6BF1"/>
    <w:rsid w:val="002B6C8C"/>
    <w:rsid w:val="002C01DE"/>
    <w:rsid w:val="002C02AE"/>
    <w:rsid w:val="002C0484"/>
    <w:rsid w:val="002C0815"/>
    <w:rsid w:val="002C087D"/>
    <w:rsid w:val="002C0AE7"/>
    <w:rsid w:val="002C1AAA"/>
    <w:rsid w:val="002C29B6"/>
    <w:rsid w:val="002C3243"/>
    <w:rsid w:val="002C3669"/>
    <w:rsid w:val="002C3FF6"/>
    <w:rsid w:val="002C41E6"/>
    <w:rsid w:val="002C5323"/>
    <w:rsid w:val="002C539A"/>
    <w:rsid w:val="002C56C0"/>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0690"/>
    <w:rsid w:val="002E17F2"/>
    <w:rsid w:val="002E3751"/>
    <w:rsid w:val="002E386D"/>
    <w:rsid w:val="002E44AD"/>
    <w:rsid w:val="002E4527"/>
    <w:rsid w:val="002E45E7"/>
    <w:rsid w:val="002E4D97"/>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4BE"/>
    <w:rsid w:val="00301CE6"/>
    <w:rsid w:val="00301D3C"/>
    <w:rsid w:val="0030256B"/>
    <w:rsid w:val="0030286C"/>
    <w:rsid w:val="00303E39"/>
    <w:rsid w:val="00304338"/>
    <w:rsid w:val="00304DC9"/>
    <w:rsid w:val="00304DE9"/>
    <w:rsid w:val="0030501F"/>
    <w:rsid w:val="003053E5"/>
    <w:rsid w:val="003070BB"/>
    <w:rsid w:val="00307BA1"/>
    <w:rsid w:val="00310C25"/>
    <w:rsid w:val="00311702"/>
    <w:rsid w:val="00311B31"/>
    <w:rsid w:val="00311BB6"/>
    <w:rsid w:val="00311E82"/>
    <w:rsid w:val="003127DA"/>
    <w:rsid w:val="0031309F"/>
    <w:rsid w:val="003137D1"/>
    <w:rsid w:val="00313FD6"/>
    <w:rsid w:val="003143BD"/>
    <w:rsid w:val="00316997"/>
    <w:rsid w:val="00317B01"/>
    <w:rsid w:val="0032021A"/>
    <w:rsid w:val="003203ED"/>
    <w:rsid w:val="00321B8C"/>
    <w:rsid w:val="00322900"/>
    <w:rsid w:val="00322C9F"/>
    <w:rsid w:val="00322D5D"/>
    <w:rsid w:val="00323D2F"/>
    <w:rsid w:val="00323DF6"/>
    <w:rsid w:val="00323F80"/>
    <w:rsid w:val="00324456"/>
    <w:rsid w:val="00324D23"/>
    <w:rsid w:val="00324EF2"/>
    <w:rsid w:val="003250A8"/>
    <w:rsid w:val="003263EE"/>
    <w:rsid w:val="00327884"/>
    <w:rsid w:val="0033074D"/>
    <w:rsid w:val="00331751"/>
    <w:rsid w:val="00331D5D"/>
    <w:rsid w:val="00332EAB"/>
    <w:rsid w:val="0033324A"/>
    <w:rsid w:val="00333647"/>
    <w:rsid w:val="00333A1F"/>
    <w:rsid w:val="00334579"/>
    <w:rsid w:val="00334672"/>
    <w:rsid w:val="00335858"/>
    <w:rsid w:val="003361BB"/>
    <w:rsid w:val="0033640D"/>
    <w:rsid w:val="003366F2"/>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36F7"/>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6B0"/>
    <w:rsid w:val="00362AD9"/>
    <w:rsid w:val="00363444"/>
    <w:rsid w:val="00363581"/>
    <w:rsid w:val="00364BC3"/>
    <w:rsid w:val="00364F2D"/>
    <w:rsid w:val="00365306"/>
    <w:rsid w:val="0036539F"/>
    <w:rsid w:val="00365546"/>
    <w:rsid w:val="003662BC"/>
    <w:rsid w:val="003664B6"/>
    <w:rsid w:val="0036691E"/>
    <w:rsid w:val="003675AE"/>
    <w:rsid w:val="00367C7A"/>
    <w:rsid w:val="00370261"/>
    <w:rsid w:val="00370300"/>
    <w:rsid w:val="00370E47"/>
    <w:rsid w:val="0037104F"/>
    <w:rsid w:val="00371C94"/>
    <w:rsid w:val="0037204F"/>
    <w:rsid w:val="00372661"/>
    <w:rsid w:val="00372B8A"/>
    <w:rsid w:val="003739D8"/>
    <w:rsid w:val="00374000"/>
    <w:rsid w:val="003742AC"/>
    <w:rsid w:val="00375474"/>
    <w:rsid w:val="00375BB6"/>
    <w:rsid w:val="00375CE6"/>
    <w:rsid w:val="00375E4F"/>
    <w:rsid w:val="003765A9"/>
    <w:rsid w:val="00377059"/>
    <w:rsid w:val="003777A3"/>
    <w:rsid w:val="00377C86"/>
    <w:rsid w:val="00377CE1"/>
    <w:rsid w:val="00380032"/>
    <w:rsid w:val="003804FA"/>
    <w:rsid w:val="003806C8"/>
    <w:rsid w:val="00380B82"/>
    <w:rsid w:val="00381888"/>
    <w:rsid w:val="00383ED4"/>
    <w:rsid w:val="0038492A"/>
    <w:rsid w:val="003850A4"/>
    <w:rsid w:val="00385892"/>
    <w:rsid w:val="00385BF0"/>
    <w:rsid w:val="003869E2"/>
    <w:rsid w:val="003873A4"/>
    <w:rsid w:val="00390E16"/>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6FC"/>
    <w:rsid w:val="003A69C8"/>
    <w:rsid w:val="003A6BA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4FAE"/>
    <w:rsid w:val="003C4FFE"/>
    <w:rsid w:val="003C5B53"/>
    <w:rsid w:val="003C6C7D"/>
    <w:rsid w:val="003C6EBE"/>
    <w:rsid w:val="003C7806"/>
    <w:rsid w:val="003C7AB5"/>
    <w:rsid w:val="003D0761"/>
    <w:rsid w:val="003D0A76"/>
    <w:rsid w:val="003D109F"/>
    <w:rsid w:val="003D10AD"/>
    <w:rsid w:val="003D1287"/>
    <w:rsid w:val="003D1CA1"/>
    <w:rsid w:val="003D2478"/>
    <w:rsid w:val="003D2A84"/>
    <w:rsid w:val="003D2FC4"/>
    <w:rsid w:val="003D3A4D"/>
    <w:rsid w:val="003D3C45"/>
    <w:rsid w:val="003D3D65"/>
    <w:rsid w:val="003D42CC"/>
    <w:rsid w:val="003D45FC"/>
    <w:rsid w:val="003D5B1F"/>
    <w:rsid w:val="003D5E1A"/>
    <w:rsid w:val="003D5FC5"/>
    <w:rsid w:val="003D646D"/>
    <w:rsid w:val="003D6E70"/>
    <w:rsid w:val="003D7764"/>
    <w:rsid w:val="003D798E"/>
    <w:rsid w:val="003E0119"/>
    <w:rsid w:val="003E035A"/>
    <w:rsid w:val="003E0674"/>
    <w:rsid w:val="003E15FA"/>
    <w:rsid w:val="003E1F69"/>
    <w:rsid w:val="003E2E0E"/>
    <w:rsid w:val="003E2E58"/>
    <w:rsid w:val="003E315E"/>
    <w:rsid w:val="003E3462"/>
    <w:rsid w:val="003E3EC0"/>
    <w:rsid w:val="003E466D"/>
    <w:rsid w:val="003E4C1F"/>
    <w:rsid w:val="003E54FC"/>
    <w:rsid w:val="003E55E4"/>
    <w:rsid w:val="003E56EC"/>
    <w:rsid w:val="003E59C0"/>
    <w:rsid w:val="003E6410"/>
    <w:rsid w:val="003E6F4F"/>
    <w:rsid w:val="003E74E3"/>
    <w:rsid w:val="003E75BA"/>
    <w:rsid w:val="003E7C43"/>
    <w:rsid w:val="003F0272"/>
    <w:rsid w:val="003F05C7"/>
    <w:rsid w:val="003F07E3"/>
    <w:rsid w:val="003F0CD9"/>
    <w:rsid w:val="003F10A3"/>
    <w:rsid w:val="003F128C"/>
    <w:rsid w:val="003F16AE"/>
    <w:rsid w:val="003F1B5E"/>
    <w:rsid w:val="003F26F9"/>
    <w:rsid w:val="003F28F6"/>
    <w:rsid w:val="003F2C6F"/>
    <w:rsid w:val="003F2CD4"/>
    <w:rsid w:val="003F2E67"/>
    <w:rsid w:val="003F2F9C"/>
    <w:rsid w:val="003F31A4"/>
    <w:rsid w:val="003F32F4"/>
    <w:rsid w:val="003F3B63"/>
    <w:rsid w:val="003F4D56"/>
    <w:rsid w:val="003F5E8D"/>
    <w:rsid w:val="003F6692"/>
    <w:rsid w:val="003F6BBE"/>
    <w:rsid w:val="003F723F"/>
    <w:rsid w:val="003F7AC9"/>
    <w:rsid w:val="003F7C3F"/>
    <w:rsid w:val="004000E8"/>
    <w:rsid w:val="00402E2B"/>
    <w:rsid w:val="004031DE"/>
    <w:rsid w:val="0040416E"/>
    <w:rsid w:val="00404B3A"/>
    <w:rsid w:val="00404D45"/>
    <w:rsid w:val="0040512B"/>
    <w:rsid w:val="004056C6"/>
    <w:rsid w:val="00405CA5"/>
    <w:rsid w:val="00406040"/>
    <w:rsid w:val="0040638A"/>
    <w:rsid w:val="004071F0"/>
    <w:rsid w:val="004074EE"/>
    <w:rsid w:val="00407CD3"/>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5F"/>
    <w:rsid w:val="004176EB"/>
    <w:rsid w:val="0042013C"/>
    <w:rsid w:val="0042029C"/>
    <w:rsid w:val="00421105"/>
    <w:rsid w:val="00421784"/>
    <w:rsid w:val="0042195B"/>
    <w:rsid w:val="00421992"/>
    <w:rsid w:val="00422189"/>
    <w:rsid w:val="00422190"/>
    <w:rsid w:val="00422A3C"/>
    <w:rsid w:val="00423521"/>
    <w:rsid w:val="004238C9"/>
    <w:rsid w:val="004241FD"/>
    <w:rsid w:val="004242F4"/>
    <w:rsid w:val="00424F3F"/>
    <w:rsid w:val="00425889"/>
    <w:rsid w:val="00426A56"/>
    <w:rsid w:val="00427248"/>
    <w:rsid w:val="00427B7B"/>
    <w:rsid w:val="00430217"/>
    <w:rsid w:val="004319E2"/>
    <w:rsid w:val="00432C84"/>
    <w:rsid w:val="004337E0"/>
    <w:rsid w:val="00433868"/>
    <w:rsid w:val="004340AB"/>
    <w:rsid w:val="004359A0"/>
    <w:rsid w:val="004369F8"/>
    <w:rsid w:val="00436C4F"/>
    <w:rsid w:val="00436FD8"/>
    <w:rsid w:val="00437447"/>
    <w:rsid w:val="004374E6"/>
    <w:rsid w:val="00437610"/>
    <w:rsid w:val="00437F19"/>
    <w:rsid w:val="00440540"/>
    <w:rsid w:val="00441038"/>
    <w:rsid w:val="00441A92"/>
    <w:rsid w:val="004426DE"/>
    <w:rsid w:val="00443B5F"/>
    <w:rsid w:val="00443EA7"/>
    <w:rsid w:val="00444E30"/>
    <w:rsid w:val="00444F56"/>
    <w:rsid w:val="00445838"/>
    <w:rsid w:val="00445839"/>
    <w:rsid w:val="00446488"/>
    <w:rsid w:val="00446680"/>
    <w:rsid w:val="004474C1"/>
    <w:rsid w:val="00447EDF"/>
    <w:rsid w:val="00447F57"/>
    <w:rsid w:val="004517AA"/>
    <w:rsid w:val="00451DB9"/>
    <w:rsid w:val="0045219A"/>
    <w:rsid w:val="00452CAC"/>
    <w:rsid w:val="00453003"/>
    <w:rsid w:val="00453849"/>
    <w:rsid w:val="00453863"/>
    <w:rsid w:val="00453C9C"/>
    <w:rsid w:val="0045418B"/>
    <w:rsid w:val="00455D69"/>
    <w:rsid w:val="00455E45"/>
    <w:rsid w:val="00456C36"/>
    <w:rsid w:val="00456F54"/>
    <w:rsid w:val="00457565"/>
    <w:rsid w:val="00457B71"/>
    <w:rsid w:val="00460F31"/>
    <w:rsid w:val="004617F6"/>
    <w:rsid w:val="0046186B"/>
    <w:rsid w:val="00461B0C"/>
    <w:rsid w:val="00462755"/>
    <w:rsid w:val="004627AF"/>
    <w:rsid w:val="00463BEB"/>
    <w:rsid w:val="00463CA6"/>
    <w:rsid w:val="004644EB"/>
    <w:rsid w:val="004649C8"/>
    <w:rsid w:val="00464B16"/>
    <w:rsid w:val="0046542D"/>
    <w:rsid w:val="0046562A"/>
    <w:rsid w:val="00465982"/>
    <w:rsid w:val="00465AC7"/>
    <w:rsid w:val="00465F3A"/>
    <w:rsid w:val="0046604C"/>
    <w:rsid w:val="004669E2"/>
    <w:rsid w:val="00466A77"/>
    <w:rsid w:val="00466F15"/>
    <w:rsid w:val="00466F25"/>
    <w:rsid w:val="00467DBC"/>
    <w:rsid w:val="00467E2F"/>
    <w:rsid w:val="004704DF"/>
    <w:rsid w:val="00470C31"/>
    <w:rsid w:val="004718A3"/>
    <w:rsid w:val="00471C4B"/>
    <w:rsid w:val="00472C22"/>
    <w:rsid w:val="004734D0"/>
    <w:rsid w:val="00473749"/>
    <w:rsid w:val="0047556B"/>
    <w:rsid w:val="004756FE"/>
    <w:rsid w:val="004758BD"/>
    <w:rsid w:val="00475D97"/>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660E"/>
    <w:rsid w:val="0049026C"/>
    <w:rsid w:val="0049200A"/>
    <w:rsid w:val="00492747"/>
    <w:rsid w:val="00492A2F"/>
    <w:rsid w:val="00492BC5"/>
    <w:rsid w:val="00492D58"/>
    <w:rsid w:val="004932E3"/>
    <w:rsid w:val="00493819"/>
    <w:rsid w:val="00493CB6"/>
    <w:rsid w:val="0049570C"/>
    <w:rsid w:val="00495DD6"/>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CF1"/>
    <w:rsid w:val="004B3F6B"/>
    <w:rsid w:val="004B50E1"/>
    <w:rsid w:val="004B5308"/>
    <w:rsid w:val="004B556D"/>
    <w:rsid w:val="004B61C7"/>
    <w:rsid w:val="004B69CC"/>
    <w:rsid w:val="004B70CD"/>
    <w:rsid w:val="004B7C0C"/>
    <w:rsid w:val="004B7F0A"/>
    <w:rsid w:val="004B7FC8"/>
    <w:rsid w:val="004C1006"/>
    <w:rsid w:val="004C14C3"/>
    <w:rsid w:val="004C2515"/>
    <w:rsid w:val="004C2FBC"/>
    <w:rsid w:val="004C3898"/>
    <w:rsid w:val="004C389B"/>
    <w:rsid w:val="004C3B06"/>
    <w:rsid w:val="004C4AB9"/>
    <w:rsid w:val="004C4E39"/>
    <w:rsid w:val="004C504D"/>
    <w:rsid w:val="004C52E1"/>
    <w:rsid w:val="004C54A4"/>
    <w:rsid w:val="004C6074"/>
    <w:rsid w:val="004C6DFE"/>
    <w:rsid w:val="004C6FCD"/>
    <w:rsid w:val="004D0001"/>
    <w:rsid w:val="004D111E"/>
    <w:rsid w:val="004D1AAF"/>
    <w:rsid w:val="004D36B1"/>
    <w:rsid w:val="004D3880"/>
    <w:rsid w:val="004D3A12"/>
    <w:rsid w:val="004D483A"/>
    <w:rsid w:val="004D4C84"/>
    <w:rsid w:val="004D5745"/>
    <w:rsid w:val="004D672E"/>
    <w:rsid w:val="004D73CB"/>
    <w:rsid w:val="004D796E"/>
    <w:rsid w:val="004D7EBD"/>
    <w:rsid w:val="004E0736"/>
    <w:rsid w:val="004E15BD"/>
    <w:rsid w:val="004E16B5"/>
    <w:rsid w:val="004E188C"/>
    <w:rsid w:val="004E2600"/>
    <w:rsid w:val="004E2680"/>
    <w:rsid w:val="004E28F9"/>
    <w:rsid w:val="004E2A75"/>
    <w:rsid w:val="004E3357"/>
    <w:rsid w:val="004E3C93"/>
    <w:rsid w:val="004E462E"/>
    <w:rsid w:val="004E56DC"/>
    <w:rsid w:val="004E76F4"/>
    <w:rsid w:val="004E78FA"/>
    <w:rsid w:val="004F0678"/>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5C8A"/>
    <w:rsid w:val="00506047"/>
    <w:rsid w:val="005063D5"/>
    <w:rsid w:val="00506557"/>
    <w:rsid w:val="0050677A"/>
    <w:rsid w:val="00506858"/>
    <w:rsid w:val="0050696F"/>
    <w:rsid w:val="00506EEA"/>
    <w:rsid w:val="005072CE"/>
    <w:rsid w:val="0051067D"/>
    <w:rsid w:val="005108D8"/>
    <w:rsid w:val="00510B0A"/>
    <w:rsid w:val="005116F9"/>
    <w:rsid w:val="00511E7A"/>
    <w:rsid w:val="00512669"/>
    <w:rsid w:val="00513AE4"/>
    <w:rsid w:val="00513CB5"/>
    <w:rsid w:val="00513D72"/>
    <w:rsid w:val="005153A7"/>
    <w:rsid w:val="0051570C"/>
    <w:rsid w:val="005160B5"/>
    <w:rsid w:val="005166E2"/>
    <w:rsid w:val="00516D60"/>
    <w:rsid w:val="00516FAD"/>
    <w:rsid w:val="00517442"/>
    <w:rsid w:val="005203BA"/>
    <w:rsid w:val="005204A3"/>
    <w:rsid w:val="005219CF"/>
    <w:rsid w:val="00522007"/>
    <w:rsid w:val="00522035"/>
    <w:rsid w:val="0052366F"/>
    <w:rsid w:val="005243DB"/>
    <w:rsid w:val="0052481D"/>
    <w:rsid w:val="00525E09"/>
    <w:rsid w:val="00526891"/>
    <w:rsid w:val="00526E90"/>
    <w:rsid w:val="005271CE"/>
    <w:rsid w:val="0052738A"/>
    <w:rsid w:val="005273DB"/>
    <w:rsid w:val="0052771A"/>
    <w:rsid w:val="00530122"/>
    <w:rsid w:val="0053068C"/>
    <w:rsid w:val="00531193"/>
    <w:rsid w:val="00531534"/>
    <w:rsid w:val="00531B2B"/>
    <w:rsid w:val="00531B60"/>
    <w:rsid w:val="0053287C"/>
    <w:rsid w:val="005331DF"/>
    <w:rsid w:val="0053355F"/>
    <w:rsid w:val="005338D0"/>
    <w:rsid w:val="00533B43"/>
    <w:rsid w:val="00534B59"/>
    <w:rsid w:val="00534F50"/>
    <w:rsid w:val="00535156"/>
    <w:rsid w:val="00535AF7"/>
    <w:rsid w:val="0053667B"/>
    <w:rsid w:val="00536759"/>
    <w:rsid w:val="005367C3"/>
    <w:rsid w:val="00536D88"/>
    <w:rsid w:val="00537C62"/>
    <w:rsid w:val="0054020D"/>
    <w:rsid w:val="0054088D"/>
    <w:rsid w:val="005415B9"/>
    <w:rsid w:val="00541CD9"/>
    <w:rsid w:val="00541DC3"/>
    <w:rsid w:val="00543234"/>
    <w:rsid w:val="0054368D"/>
    <w:rsid w:val="00543984"/>
    <w:rsid w:val="00543E72"/>
    <w:rsid w:val="00544021"/>
    <w:rsid w:val="0054462F"/>
    <w:rsid w:val="00544BAC"/>
    <w:rsid w:val="00545667"/>
    <w:rsid w:val="00546970"/>
    <w:rsid w:val="0054714E"/>
    <w:rsid w:val="005473C4"/>
    <w:rsid w:val="00547B5B"/>
    <w:rsid w:val="00551A0E"/>
    <w:rsid w:val="00552418"/>
    <w:rsid w:val="005526A7"/>
    <w:rsid w:val="005529AB"/>
    <w:rsid w:val="00552B00"/>
    <w:rsid w:val="005531B1"/>
    <w:rsid w:val="00553C13"/>
    <w:rsid w:val="00554E19"/>
    <w:rsid w:val="00554E79"/>
    <w:rsid w:val="00555E3A"/>
    <w:rsid w:val="00556302"/>
    <w:rsid w:val="0055648B"/>
    <w:rsid w:val="005565C7"/>
    <w:rsid w:val="0056121F"/>
    <w:rsid w:val="0056138C"/>
    <w:rsid w:val="005613C4"/>
    <w:rsid w:val="005614AF"/>
    <w:rsid w:val="00563042"/>
    <w:rsid w:val="00563C8D"/>
    <w:rsid w:val="00563D30"/>
    <w:rsid w:val="005643A9"/>
    <w:rsid w:val="0056473A"/>
    <w:rsid w:val="00564DD7"/>
    <w:rsid w:val="00565D18"/>
    <w:rsid w:val="0056617B"/>
    <w:rsid w:val="005663D5"/>
    <w:rsid w:val="00567CCF"/>
    <w:rsid w:val="00570090"/>
    <w:rsid w:val="005702FB"/>
    <w:rsid w:val="00570650"/>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0C1C"/>
    <w:rsid w:val="0058179E"/>
    <w:rsid w:val="00582809"/>
    <w:rsid w:val="00583214"/>
    <w:rsid w:val="00583484"/>
    <w:rsid w:val="0058350E"/>
    <w:rsid w:val="00583A7A"/>
    <w:rsid w:val="0058484D"/>
    <w:rsid w:val="00584ACD"/>
    <w:rsid w:val="00584E55"/>
    <w:rsid w:val="00585E2F"/>
    <w:rsid w:val="00586EEB"/>
    <w:rsid w:val="00587033"/>
    <w:rsid w:val="005871BF"/>
    <w:rsid w:val="005874A0"/>
    <w:rsid w:val="005875C9"/>
    <w:rsid w:val="0058798C"/>
    <w:rsid w:val="005900FA"/>
    <w:rsid w:val="0059101A"/>
    <w:rsid w:val="0059171A"/>
    <w:rsid w:val="00591B0C"/>
    <w:rsid w:val="00591E55"/>
    <w:rsid w:val="00592C33"/>
    <w:rsid w:val="005935A4"/>
    <w:rsid w:val="005936FB"/>
    <w:rsid w:val="00594154"/>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1CEB"/>
    <w:rsid w:val="005A1FEA"/>
    <w:rsid w:val="005A202A"/>
    <w:rsid w:val="005A209A"/>
    <w:rsid w:val="005A22B5"/>
    <w:rsid w:val="005A2347"/>
    <w:rsid w:val="005A2A1F"/>
    <w:rsid w:val="005A42A3"/>
    <w:rsid w:val="005A4B5A"/>
    <w:rsid w:val="005A54BB"/>
    <w:rsid w:val="005A662D"/>
    <w:rsid w:val="005A6C45"/>
    <w:rsid w:val="005A7219"/>
    <w:rsid w:val="005A78CA"/>
    <w:rsid w:val="005B0103"/>
    <w:rsid w:val="005B01C3"/>
    <w:rsid w:val="005B045C"/>
    <w:rsid w:val="005B07EE"/>
    <w:rsid w:val="005B0E95"/>
    <w:rsid w:val="005B124F"/>
    <w:rsid w:val="005B28BD"/>
    <w:rsid w:val="005B3256"/>
    <w:rsid w:val="005B35D7"/>
    <w:rsid w:val="005B391E"/>
    <w:rsid w:val="005B392A"/>
    <w:rsid w:val="005B3AA3"/>
    <w:rsid w:val="005B4A44"/>
    <w:rsid w:val="005B555E"/>
    <w:rsid w:val="005B6089"/>
    <w:rsid w:val="005B6F83"/>
    <w:rsid w:val="005B7549"/>
    <w:rsid w:val="005C083C"/>
    <w:rsid w:val="005C12AD"/>
    <w:rsid w:val="005C1E7E"/>
    <w:rsid w:val="005C24C1"/>
    <w:rsid w:val="005C377E"/>
    <w:rsid w:val="005C4326"/>
    <w:rsid w:val="005C481E"/>
    <w:rsid w:val="005C5143"/>
    <w:rsid w:val="005C5A4F"/>
    <w:rsid w:val="005C6023"/>
    <w:rsid w:val="005C65C2"/>
    <w:rsid w:val="005C6BCE"/>
    <w:rsid w:val="005C6D7D"/>
    <w:rsid w:val="005C7029"/>
    <w:rsid w:val="005C74FB"/>
    <w:rsid w:val="005C7752"/>
    <w:rsid w:val="005C78F9"/>
    <w:rsid w:val="005C78FE"/>
    <w:rsid w:val="005C7F26"/>
    <w:rsid w:val="005D0FA1"/>
    <w:rsid w:val="005D103B"/>
    <w:rsid w:val="005D1602"/>
    <w:rsid w:val="005D1F90"/>
    <w:rsid w:val="005D259C"/>
    <w:rsid w:val="005D2953"/>
    <w:rsid w:val="005D3929"/>
    <w:rsid w:val="005D3BF6"/>
    <w:rsid w:val="005D4205"/>
    <w:rsid w:val="005D4AE0"/>
    <w:rsid w:val="005D4FEE"/>
    <w:rsid w:val="005D5D63"/>
    <w:rsid w:val="005D7306"/>
    <w:rsid w:val="005E09CB"/>
    <w:rsid w:val="005E21C5"/>
    <w:rsid w:val="005E2ADB"/>
    <w:rsid w:val="005E385F"/>
    <w:rsid w:val="005E405F"/>
    <w:rsid w:val="005E41B8"/>
    <w:rsid w:val="005E479A"/>
    <w:rsid w:val="005E4801"/>
    <w:rsid w:val="005E4ECB"/>
    <w:rsid w:val="005E5072"/>
    <w:rsid w:val="005E5B81"/>
    <w:rsid w:val="005E5C3C"/>
    <w:rsid w:val="005E62A9"/>
    <w:rsid w:val="005E6AA1"/>
    <w:rsid w:val="005E6B41"/>
    <w:rsid w:val="005E74BE"/>
    <w:rsid w:val="005E79D7"/>
    <w:rsid w:val="005E7F7A"/>
    <w:rsid w:val="005F1579"/>
    <w:rsid w:val="005F2CB1"/>
    <w:rsid w:val="005F2D35"/>
    <w:rsid w:val="005F2EA7"/>
    <w:rsid w:val="005F3025"/>
    <w:rsid w:val="005F3613"/>
    <w:rsid w:val="005F39BB"/>
    <w:rsid w:val="005F3A4F"/>
    <w:rsid w:val="005F4437"/>
    <w:rsid w:val="005F4D03"/>
    <w:rsid w:val="005F4EE6"/>
    <w:rsid w:val="005F55A1"/>
    <w:rsid w:val="005F5F76"/>
    <w:rsid w:val="005F60EF"/>
    <w:rsid w:val="005F618C"/>
    <w:rsid w:val="005F63F4"/>
    <w:rsid w:val="005F7062"/>
    <w:rsid w:val="005F70BD"/>
    <w:rsid w:val="005F740B"/>
    <w:rsid w:val="005F784C"/>
    <w:rsid w:val="005F7D8C"/>
    <w:rsid w:val="00600868"/>
    <w:rsid w:val="00600896"/>
    <w:rsid w:val="00600A57"/>
    <w:rsid w:val="00600EC7"/>
    <w:rsid w:val="00600EF0"/>
    <w:rsid w:val="00601183"/>
    <w:rsid w:val="00601906"/>
    <w:rsid w:val="006027C9"/>
    <w:rsid w:val="0060283C"/>
    <w:rsid w:val="00603BE4"/>
    <w:rsid w:val="00604A23"/>
    <w:rsid w:val="00604AF0"/>
    <w:rsid w:val="00604D51"/>
    <w:rsid w:val="00604F14"/>
    <w:rsid w:val="006057D3"/>
    <w:rsid w:val="00605F62"/>
    <w:rsid w:val="00605FF4"/>
    <w:rsid w:val="00606E37"/>
    <w:rsid w:val="0060741F"/>
    <w:rsid w:val="00607C83"/>
    <w:rsid w:val="006102C9"/>
    <w:rsid w:val="006106F1"/>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1B6E"/>
    <w:rsid w:val="006222DA"/>
    <w:rsid w:val="006228D5"/>
    <w:rsid w:val="006234A6"/>
    <w:rsid w:val="00623C67"/>
    <w:rsid w:val="0062414E"/>
    <w:rsid w:val="00624D23"/>
    <w:rsid w:val="006251C7"/>
    <w:rsid w:val="00626A04"/>
    <w:rsid w:val="00627ADC"/>
    <w:rsid w:val="00630001"/>
    <w:rsid w:val="006311B3"/>
    <w:rsid w:val="00631C6B"/>
    <w:rsid w:val="00632415"/>
    <w:rsid w:val="0063284C"/>
    <w:rsid w:val="0063309B"/>
    <w:rsid w:val="006333A2"/>
    <w:rsid w:val="006334F0"/>
    <w:rsid w:val="00633A83"/>
    <w:rsid w:val="006345DA"/>
    <w:rsid w:val="006347E6"/>
    <w:rsid w:val="006357F6"/>
    <w:rsid w:val="00635DAA"/>
    <w:rsid w:val="00636398"/>
    <w:rsid w:val="006368D3"/>
    <w:rsid w:val="006377EC"/>
    <w:rsid w:val="00640405"/>
    <w:rsid w:val="00640941"/>
    <w:rsid w:val="00640A08"/>
    <w:rsid w:val="00640D8D"/>
    <w:rsid w:val="00640EFB"/>
    <w:rsid w:val="0064151F"/>
    <w:rsid w:val="00641533"/>
    <w:rsid w:val="0064208D"/>
    <w:rsid w:val="0064307A"/>
    <w:rsid w:val="00643449"/>
    <w:rsid w:val="00643475"/>
    <w:rsid w:val="0064396A"/>
    <w:rsid w:val="00644E7A"/>
    <w:rsid w:val="00645988"/>
    <w:rsid w:val="00645E14"/>
    <w:rsid w:val="00645FB8"/>
    <w:rsid w:val="0064624E"/>
    <w:rsid w:val="00646398"/>
    <w:rsid w:val="00646EB7"/>
    <w:rsid w:val="00647165"/>
    <w:rsid w:val="00647FC4"/>
    <w:rsid w:val="00650339"/>
    <w:rsid w:val="00650AB9"/>
    <w:rsid w:val="00650F6B"/>
    <w:rsid w:val="00651C75"/>
    <w:rsid w:val="006532C0"/>
    <w:rsid w:val="006534C6"/>
    <w:rsid w:val="00653DAD"/>
    <w:rsid w:val="00653FC1"/>
    <w:rsid w:val="006553BE"/>
    <w:rsid w:val="00655733"/>
    <w:rsid w:val="00655ACD"/>
    <w:rsid w:val="00656027"/>
    <w:rsid w:val="00656520"/>
    <w:rsid w:val="00656A92"/>
    <w:rsid w:val="00656D85"/>
    <w:rsid w:val="00656DDE"/>
    <w:rsid w:val="006570A4"/>
    <w:rsid w:val="00657365"/>
    <w:rsid w:val="0066011D"/>
    <w:rsid w:val="006602F0"/>
    <w:rsid w:val="006607C0"/>
    <w:rsid w:val="0066089E"/>
    <w:rsid w:val="00660CF5"/>
    <w:rsid w:val="00660F82"/>
    <w:rsid w:val="00660FB5"/>
    <w:rsid w:val="00661221"/>
    <w:rsid w:val="006613A6"/>
    <w:rsid w:val="00661E33"/>
    <w:rsid w:val="006627A2"/>
    <w:rsid w:val="00662A0D"/>
    <w:rsid w:val="00662C02"/>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2C37"/>
    <w:rsid w:val="00673200"/>
    <w:rsid w:val="006741F2"/>
    <w:rsid w:val="00674CC3"/>
    <w:rsid w:val="00675C72"/>
    <w:rsid w:val="00675CE2"/>
    <w:rsid w:val="006762BF"/>
    <w:rsid w:val="00676ECC"/>
    <w:rsid w:val="006771F9"/>
    <w:rsid w:val="00677403"/>
    <w:rsid w:val="006776D7"/>
    <w:rsid w:val="00681003"/>
    <w:rsid w:val="00681556"/>
    <w:rsid w:val="00681642"/>
    <w:rsid w:val="006817C9"/>
    <w:rsid w:val="00681A66"/>
    <w:rsid w:val="00681B07"/>
    <w:rsid w:val="00681E01"/>
    <w:rsid w:val="00682B41"/>
    <w:rsid w:val="00683ECE"/>
    <w:rsid w:val="0068429A"/>
    <w:rsid w:val="006845C6"/>
    <w:rsid w:val="006848CD"/>
    <w:rsid w:val="00684CDB"/>
    <w:rsid w:val="00685479"/>
    <w:rsid w:val="006858A0"/>
    <w:rsid w:val="00686808"/>
    <w:rsid w:val="00686D9A"/>
    <w:rsid w:val="0069110B"/>
    <w:rsid w:val="0069334D"/>
    <w:rsid w:val="0069345E"/>
    <w:rsid w:val="006949B8"/>
    <w:rsid w:val="00694F13"/>
    <w:rsid w:val="00695164"/>
    <w:rsid w:val="006956BD"/>
    <w:rsid w:val="00695E57"/>
    <w:rsid w:val="00695E65"/>
    <w:rsid w:val="00695FC2"/>
    <w:rsid w:val="00695FD1"/>
    <w:rsid w:val="00696388"/>
    <w:rsid w:val="00696949"/>
    <w:rsid w:val="00696ADC"/>
    <w:rsid w:val="00696B0D"/>
    <w:rsid w:val="00697052"/>
    <w:rsid w:val="006973E2"/>
    <w:rsid w:val="006978C6"/>
    <w:rsid w:val="00697B36"/>
    <w:rsid w:val="00697BDF"/>
    <w:rsid w:val="006A09BC"/>
    <w:rsid w:val="006A31CE"/>
    <w:rsid w:val="006A3BAE"/>
    <w:rsid w:val="006A3CBE"/>
    <w:rsid w:val="006A3D79"/>
    <w:rsid w:val="006A3DB0"/>
    <w:rsid w:val="006A40AE"/>
    <w:rsid w:val="006A46FB"/>
    <w:rsid w:val="006A5024"/>
    <w:rsid w:val="006A5891"/>
    <w:rsid w:val="006A5E28"/>
    <w:rsid w:val="006A6659"/>
    <w:rsid w:val="006A697B"/>
    <w:rsid w:val="006A6A1F"/>
    <w:rsid w:val="006A6BCC"/>
    <w:rsid w:val="006A7120"/>
    <w:rsid w:val="006A7AFF"/>
    <w:rsid w:val="006A7B05"/>
    <w:rsid w:val="006B0330"/>
    <w:rsid w:val="006B16E9"/>
    <w:rsid w:val="006B1816"/>
    <w:rsid w:val="006B1E72"/>
    <w:rsid w:val="006B2099"/>
    <w:rsid w:val="006B28C6"/>
    <w:rsid w:val="006B3079"/>
    <w:rsid w:val="006B33A8"/>
    <w:rsid w:val="006B3F9B"/>
    <w:rsid w:val="006B407E"/>
    <w:rsid w:val="006B4ABE"/>
    <w:rsid w:val="006B50CF"/>
    <w:rsid w:val="006B694F"/>
    <w:rsid w:val="006B7DE8"/>
    <w:rsid w:val="006C03B8"/>
    <w:rsid w:val="006C14C0"/>
    <w:rsid w:val="006C44EE"/>
    <w:rsid w:val="006C4610"/>
    <w:rsid w:val="006C528A"/>
    <w:rsid w:val="006C5871"/>
    <w:rsid w:val="006C5EC9"/>
    <w:rsid w:val="006C6059"/>
    <w:rsid w:val="006C6927"/>
    <w:rsid w:val="006C7522"/>
    <w:rsid w:val="006C7560"/>
    <w:rsid w:val="006D0161"/>
    <w:rsid w:val="006D0D96"/>
    <w:rsid w:val="006D1694"/>
    <w:rsid w:val="006D17A1"/>
    <w:rsid w:val="006D1F71"/>
    <w:rsid w:val="006D2BDB"/>
    <w:rsid w:val="006D3F27"/>
    <w:rsid w:val="006D3FD5"/>
    <w:rsid w:val="006D4277"/>
    <w:rsid w:val="006D6F08"/>
    <w:rsid w:val="006D70E9"/>
    <w:rsid w:val="006D73ED"/>
    <w:rsid w:val="006E062C"/>
    <w:rsid w:val="006E0CC5"/>
    <w:rsid w:val="006E0DE6"/>
    <w:rsid w:val="006E28B7"/>
    <w:rsid w:val="006E3079"/>
    <w:rsid w:val="006E3302"/>
    <w:rsid w:val="006E3310"/>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2A00"/>
    <w:rsid w:val="006F341D"/>
    <w:rsid w:val="006F3A6E"/>
    <w:rsid w:val="006F3CDE"/>
    <w:rsid w:val="006F41D0"/>
    <w:rsid w:val="006F58D4"/>
    <w:rsid w:val="006F65F6"/>
    <w:rsid w:val="006F71E9"/>
    <w:rsid w:val="006F72EC"/>
    <w:rsid w:val="00700117"/>
    <w:rsid w:val="007011EE"/>
    <w:rsid w:val="00701543"/>
    <w:rsid w:val="007015F5"/>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444"/>
    <w:rsid w:val="007148D3"/>
    <w:rsid w:val="007152E6"/>
    <w:rsid w:val="00715B9A"/>
    <w:rsid w:val="007160FA"/>
    <w:rsid w:val="00716CBB"/>
    <w:rsid w:val="00716CE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4BFC"/>
    <w:rsid w:val="007354A6"/>
    <w:rsid w:val="00735B71"/>
    <w:rsid w:val="00735F24"/>
    <w:rsid w:val="007362A6"/>
    <w:rsid w:val="00736607"/>
    <w:rsid w:val="00736D7D"/>
    <w:rsid w:val="0073733D"/>
    <w:rsid w:val="0073758C"/>
    <w:rsid w:val="00737BD3"/>
    <w:rsid w:val="00737F68"/>
    <w:rsid w:val="00737F85"/>
    <w:rsid w:val="00740213"/>
    <w:rsid w:val="007408F0"/>
    <w:rsid w:val="00740E58"/>
    <w:rsid w:val="00741966"/>
    <w:rsid w:val="0074246D"/>
    <w:rsid w:val="007428B3"/>
    <w:rsid w:val="00742B4F"/>
    <w:rsid w:val="0074386C"/>
    <w:rsid w:val="0074405B"/>
    <w:rsid w:val="00744346"/>
    <w:rsid w:val="007445A0"/>
    <w:rsid w:val="00744A3A"/>
    <w:rsid w:val="0074524B"/>
    <w:rsid w:val="007457F6"/>
    <w:rsid w:val="0074674A"/>
    <w:rsid w:val="00747022"/>
    <w:rsid w:val="007470DC"/>
    <w:rsid w:val="00747464"/>
    <w:rsid w:val="00747ADC"/>
    <w:rsid w:val="00747C5C"/>
    <w:rsid w:val="00747D8B"/>
    <w:rsid w:val="00747DA5"/>
    <w:rsid w:val="0075008C"/>
    <w:rsid w:val="007506AF"/>
    <w:rsid w:val="00751228"/>
    <w:rsid w:val="0075193B"/>
    <w:rsid w:val="0075214A"/>
    <w:rsid w:val="007522EA"/>
    <w:rsid w:val="007524C6"/>
    <w:rsid w:val="007524CA"/>
    <w:rsid w:val="00752AAF"/>
    <w:rsid w:val="007531DB"/>
    <w:rsid w:val="0075380A"/>
    <w:rsid w:val="00753EFB"/>
    <w:rsid w:val="0075420F"/>
    <w:rsid w:val="00754B5C"/>
    <w:rsid w:val="00754EC0"/>
    <w:rsid w:val="00755305"/>
    <w:rsid w:val="00755BC4"/>
    <w:rsid w:val="0075636F"/>
    <w:rsid w:val="007571E1"/>
    <w:rsid w:val="00757407"/>
    <w:rsid w:val="007578C3"/>
    <w:rsid w:val="00757DBF"/>
    <w:rsid w:val="007604B2"/>
    <w:rsid w:val="00760FCB"/>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67023"/>
    <w:rsid w:val="0077013F"/>
    <w:rsid w:val="007708DF"/>
    <w:rsid w:val="007710B7"/>
    <w:rsid w:val="00771371"/>
    <w:rsid w:val="007717B7"/>
    <w:rsid w:val="007721A8"/>
    <w:rsid w:val="00772D1F"/>
    <w:rsid w:val="00772DA0"/>
    <w:rsid w:val="007730BD"/>
    <w:rsid w:val="00773C0A"/>
    <w:rsid w:val="00773EED"/>
    <w:rsid w:val="007753B5"/>
    <w:rsid w:val="007755F2"/>
    <w:rsid w:val="00775B33"/>
    <w:rsid w:val="00775E63"/>
    <w:rsid w:val="00776469"/>
    <w:rsid w:val="00776971"/>
    <w:rsid w:val="00776EAB"/>
    <w:rsid w:val="0077725D"/>
    <w:rsid w:val="00777D77"/>
    <w:rsid w:val="007807DD"/>
    <w:rsid w:val="00780BB0"/>
    <w:rsid w:val="00780BFD"/>
    <w:rsid w:val="0078108E"/>
    <w:rsid w:val="0078177E"/>
    <w:rsid w:val="007818BE"/>
    <w:rsid w:val="007820F9"/>
    <w:rsid w:val="007829F9"/>
    <w:rsid w:val="00782ABD"/>
    <w:rsid w:val="0078304C"/>
    <w:rsid w:val="00783673"/>
    <w:rsid w:val="00783A4E"/>
    <w:rsid w:val="00784795"/>
    <w:rsid w:val="00785004"/>
    <w:rsid w:val="00785490"/>
    <w:rsid w:val="00786DAF"/>
    <w:rsid w:val="0078708E"/>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307E"/>
    <w:rsid w:val="007A3766"/>
    <w:rsid w:val="007A4053"/>
    <w:rsid w:val="007A43A6"/>
    <w:rsid w:val="007A5002"/>
    <w:rsid w:val="007A58A6"/>
    <w:rsid w:val="007A68B0"/>
    <w:rsid w:val="007A6B03"/>
    <w:rsid w:val="007A6E4F"/>
    <w:rsid w:val="007A7B60"/>
    <w:rsid w:val="007A7BDD"/>
    <w:rsid w:val="007B16B6"/>
    <w:rsid w:val="007B1B6A"/>
    <w:rsid w:val="007B1B7B"/>
    <w:rsid w:val="007B1C12"/>
    <w:rsid w:val="007B231D"/>
    <w:rsid w:val="007B2BE6"/>
    <w:rsid w:val="007B3C0A"/>
    <w:rsid w:val="007B3D2D"/>
    <w:rsid w:val="007B3FDC"/>
    <w:rsid w:val="007B41E4"/>
    <w:rsid w:val="007B5007"/>
    <w:rsid w:val="007B50AE"/>
    <w:rsid w:val="007B5114"/>
    <w:rsid w:val="007B51DF"/>
    <w:rsid w:val="007B53D5"/>
    <w:rsid w:val="007B57FA"/>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6FF9"/>
    <w:rsid w:val="007D70A2"/>
    <w:rsid w:val="007D7526"/>
    <w:rsid w:val="007D777C"/>
    <w:rsid w:val="007D7C5B"/>
    <w:rsid w:val="007E0505"/>
    <w:rsid w:val="007E1158"/>
    <w:rsid w:val="007E15E0"/>
    <w:rsid w:val="007E1940"/>
    <w:rsid w:val="007E1A2A"/>
    <w:rsid w:val="007E1ACF"/>
    <w:rsid w:val="007E2222"/>
    <w:rsid w:val="007E2F81"/>
    <w:rsid w:val="007E3662"/>
    <w:rsid w:val="007E36A1"/>
    <w:rsid w:val="007E3A56"/>
    <w:rsid w:val="007E4610"/>
    <w:rsid w:val="007E4715"/>
    <w:rsid w:val="007E4B22"/>
    <w:rsid w:val="007E505B"/>
    <w:rsid w:val="007E58DA"/>
    <w:rsid w:val="007E5FE4"/>
    <w:rsid w:val="007E6373"/>
    <w:rsid w:val="007E7091"/>
    <w:rsid w:val="007F02BB"/>
    <w:rsid w:val="007F1564"/>
    <w:rsid w:val="007F1F16"/>
    <w:rsid w:val="007F2516"/>
    <w:rsid w:val="007F2922"/>
    <w:rsid w:val="007F37EC"/>
    <w:rsid w:val="007F3B89"/>
    <w:rsid w:val="007F3C98"/>
    <w:rsid w:val="007F4150"/>
    <w:rsid w:val="007F424B"/>
    <w:rsid w:val="007F49C8"/>
    <w:rsid w:val="007F71CE"/>
    <w:rsid w:val="007F75EF"/>
    <w:rsid w:val="007F77D6"/>
    <w:rsid w:val="0080078F"/>
    <w:rsid w:val="008015DF"/>
    <w:rsid w:val="008018BF"/>
    <w:rsid w:val="00801DAC"/>
    <w:rsid w:val="008020FE"/>
    <w:rsid w:val="0080245C"/>
    <w:rsid w:val="008035AD"/>
    <w:rsid w:val="008035DA"/>
    <w:rsid w:val="00803B7D"/>
    <w:rsid w:val="00803FAE"/>
    <w:rsid w:val="00804A34"/>
    <w:rsid w:val="00804F4F"/>
    <w:rsid w:val="008056FB"/>
    <w:rsid w:val="0080605F"/>
    <w:rsid w:val="0080633B"/>
    <w:rsid w:val="00806D00"/>
    <w:rsid w:val="00806F4B"/>
    <w:rsid w:val="0080763E"/>
    <w:rsid w:val="00807786"/>
    <w:rsid w:val="008102E6"/>
    <w:rsid w:val="008104DC"/>
    <w:rsid w:val="0081132E"/>
    <w:rsid w:val="00811FCB"/>
    <w:rsid w:val="0081252B"/>
    <w:rsid w:val="00812809"/>
    <w:rsid w:val="008141E0"/>
    <w:rsid w:val="00814FC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3FA6"/>
    <w:rsid w:val="00824157"/>
    <w:rsid w:val="0082415F"/>
    <w:rsid w:val="008246ED"/>
    <w:rsid w:val="00824AB4"/>
    <w:rsid w:val="00824E9F"/>
    <w:rsid w:val="00825C42"/>
    <w:rsid w:val="00825D0F"/>
    <w:rsid w:val="00825D25"/>
    <w:rsid w:val="00826EDA"/>
    <w:rsid w:val="00827557"/>
    <w:rsid w:val="008279C8"/>
    <w:rsid w:val="00827D6F"/>
    <w:rsid w:val="008300C8"/>
    <w:rsid w:val="0083036A"/>
    <w:rsid w:val="008304CD"/>
    <w:rsid w:val="00833563"/>
    <w:rsid w:val="008335B1"/>
    <w:rsid w:val="00834972"/>
    <w:rsid w:val="008354CE"/>
    <w:rsid w:val="00835DD6"/>
    <w:rsid w:val="008376AC"/>
    <w:rsid w:val="008379EE"/>
    <w:rsid w:val="00837C71"/>
    <w:rsid w:val="00840EAE"/>
    <w:rsid w:val="0084109A"/>
    <w:rsid w:val="00841B0A"/>
    <w:rsid w:val="00841EB9"/>
    <w:rsid w:val="0084221B"/>
    <w:rsid w:val="008433AF"/>
    <w:rsid w:val="008436F6"/>
    <w:rsid w:val="00843B49"/>
    <w:rsid w:val="0084405D"/>
    <w:rsid w:val="008441EB"/>
    <w:rsid w:val="008444E8"/>
    <w:rsid w:val="008448B4"/>
    <w:rsid w:val="008449B6"/>
    <w:rsid w:val="00844E80"/>
    <w:rsid w:val="008453D1"/>
    <w:rsid w:val="0084584D"/>
    <w:rsid w:val="00846090"/>
    <w:rsid w:val="00846FDE"/>
    <w:rsid w:val="00846FE7"/>
    <w:rsid w:val="00850CEC"/>
    <w:rsid w:val="00850E36"/>
    <w:rsid w:val="00850E45"/>
    <w:rsid w:val="008511DD"/>
    <w:rsid w:val="008519C5"/>
    <w:rsid w:val="00852509"/>
    <w:rsid w:val="00852EE0"/>
    <w:rsid w:val="00853093"/>
    <w:rsid w:val="00853140"/>
    <w:rsid w:val="00853502"/>
    <w:rsid w:val="008535DE"/>
    <w:rsid w:val="008537ED"/>
    <w:rsid w:val="00855B7C"/>
    <w:rsid w:val="00855B90"/>
    <w:rsid w:val="00855EF4"/>
    <w:rsid w:val="00856498"/>
    <w:rsid w:val="00856911"/>
    <w:rsid w:val="00856C5F"/>
    <w:rsid w:val="0085745A"/>
    <w:rsid w:val="00857FCA"/>
    <w:rsid w:val="00860B09"/>
    <w:rsid w:val="00862708"/>
    <w:rsid w:val="00862E60"/>
    <w:rsid w:val="00863017"/>
    <w:rsid w:val="008630BA"/>
    <w:rsid w:val="008636C0"/>
    <w:rsid w:val="00863810"/>
    <w:rsid w:val="00863D18"/>
    <w:rsid w:val="0086468F"/>
    <w:rsid w:val="008655C1"/>
    <w:rsid w:val="00865647"/>
    <w:rsid w:val="0086574E"/>
    <w:rsid w:val="008658ED"/>
    <w:rsid w:val="0086623F"/>
    <w:rsid w:val="00866EC2"/>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B16"/>
    <w:rsid w:val="00877F18"/>
    <w:rsid w:val="008802AB"/>
    <w:rsid w:val="00880BBE"/>
    <w:rsid w:val="00881496"/>
    <w:rsid w:val="008830BD"/>
    <w:rsid w:val="008831AD"/>
    <w:rsid w:val="00883680"/>
    <w:rsid w:val="00883A4A"/>
    <w:rsid w:val="00884D89"/>
    <w:rsid w:val="008850EF"/>
    <w:rsid w:val="00885820"/>
    <w:rsid w:val="0088638F"/>
    <w:rsid w:val="00886784"/>
    <w:rsid w:val="00891466"/>
    <w:rsid w:val="00891B88"/>
    <w:rsid w:val="008929DB"/>
    <w:rsid w:val="00894849"/>
    <w:rsid w:val="00894A46"/>
    <w:rsid w:val="00894A88"/>
    <w:rsid w:val="00895215"/>
    <w:rsid w:val="00895386"/>
    <w:rsid w:val="008960BE"/>
    <w:rsid w:val="00896439"/>
    <w:rsid w:val="00896D3D"/>
    <w:rsid w:val="00897CB0"/>
    <w:rsid w:val="008A059B"/>
    <w:rsid w:val="008A08E1"/>
    <w:rsid w:val="008A21FF"/>
    <w:rsid w:val="008A2CE2"/>
    <w:rsid w:val="008A30AC"/>
    <w:rsid w:val="008A3449"/>
    <w:rsid w:val="008A3C9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A5F"/>
    <w:rsid w:val="008B1CC4"/>
    <w:rsid w:val="008B1DBA"/>
    <w:rsid w:val="008B2403"/>
    <w:rsid w:val="008B2BCE"/>
    <w:rsid w:val="008B350A"/>
    <w:rsid w:val="008B3D26"/>
    <w:rsid w:val="008B51A0"/>
    <w:rsid w:val="008B592A"/>
    <w:rsid w:val="008B5D99"/>
    <w:rsid w:val="008B62A0"/>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36B2"/>
    <w:rsid w:val="008C432E"/>
    <w:rsid w:val="008C4833"/>
    <w:rsid w:val="008C4958"/>
    <w:rsid w:val="008C4BAA"/>
    <w:rsid w:val="008C5E1E"/>
    <w:rsid w:val="008C6AC8"/>
    <w:rsid w:val="008C6AE8"/>
    <w:rsid w:val="008C741D"/>
    <w:rsid w:val="008C7521"/>
    <w:rsid w:val="008C7573"/>
    <w:rsid w:val="008C7783"/>
    <w:rsid w:val="008D02F5"/>
    <w:rsid w:val="008D0DB1"/>
    <w:rsid w:val="008D0DDA"/>
    <w:rsid w:val="008D0DED"/>
    <w:rsid w:val="008D1321"/>
    <w:rsid w:val="008D1367"/>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006"/>
    <w:rsid w:val="008E1329"/>
    <w:rsid w:val="008E1909"/>
    <w:rsid w:val="008E19D0"/>
    <w:rsid w:val="008E2644"/>
    <w:rsid w:val="008E2697"/>
    <w:rsid w:val="008E2705"/>
    <w:rsid w:val="008E2C63"/>
    <w:rsid w:val="008E2E60"/>
    <w:rsid w:val="008E3B61"/>
    <w:rsid w:val="008E3D3E"/>
    <w:rsid w:val="008E44B8"/>
    <w:rsid w:val="008E4C26"/>
    <w:rsid w:val="008E5145"/>
    <w:rsid w:val="008E5F79"/>
    <w:rsid w:val="008E60AF"/>
    <w:rsid w:val="008E6255"/>
    <w:rsid w:val="008E6962"/>
    <w:rsid w:val="008E7F71"/>
    <w:rsid w:val="008F0261"/>
    <w:rsid w:val="008F04D1"/>
    <w:rsid w:val="008F087B"/>
    <w:rsid w:val="008F0B44"/>
    <w:rsid w:val="008F1EAB"/>
    <w:rsid w:val="008F1FDC"/>
    <w:rsid w:val="008F2133"/>
    <w:rsid w:val="008F29DD"/>
    <w:rsid w:val="008F2BBF"/>
    <w:rsid w:val="008F33DC"/>
    <w:rsid w:val="008F3668"/>
    <w:rsid w:val="008F40F2"/>
    <w:rsid w:val="008F477F"/>
    <w:rsid w:val="008F4EBB"/>
    <w:rsid w:val="008F571B"/>
    <w:rsid w:val="008F5E2E"/>
    <w:rsid w:val="008F600C"/>
    <w:rsid w:val="008F718E"/>
    <w:rsid w:val="008F734E"/>
    <w:rsid w:val="008F7845"/>
    <w:rsid w:val="009008F4"/>
    <w:rsid w:val="00900E50"/>
    <w:rsid w:val="00901986"/>
    <w:rsid w:val="00901A60"/>
    <w:rsid w:val="00902350"/>
    <w:rsid w:val="009029B6"/>
    <w:rsid w:val="00902E42"/>
    <w:rsid w:val="0090336B"/>
    <w:rsid w:val="009038A0"/>
    <w:rsid w:val="009053AA"/>
    <w:rsid w:val="00905736"/>
    <w:rsid w:val="00905E82"/>
    <w:rsid w:val="00906102"/>
    <w:rsid w:val="009061DE"/>
    <w:rsid w:val="0090673C"/>
    <w:rsid w:val="00906939"/>
    <w:rsid w:val="009075B9"/>
    <w:rsid w:val="00907A32"/>
    <w:rsid w:val="00907DB8"/>
    <w:rsid w:val="0091039D"/>
    <w:rsid w:val="00910B7D"/>
    <w:rsid w:val="00910FE6"/>
    <w:rsid w:val="00911DFB"/>
    <w:rsid w:val="00911F5A"/>
    <w:rsid w:val="0091283D"/>
    <w:rsid w:val="009135B9"/>
    <w:rsid w:val="009139D9"/>
    <w:rsid w:val="009140E8"/>
    <w:rsid w:val="009143D4"/>
    <w:rsid w:val="0091463A"/>
    <w:rsid w:val="0091494B"/>
    <w:rsid w:val="00914AD8"/>
    <w:rsid w:val="00915D25"/>
    <w:rsid w:val="0091601E"/>
    <w:rsid w:val="00916079"/>
    <w:rsid w:val="009170FD"/>
    <w:rsid w:val="00917CE9"/>
    <w:rsid w:val="00920B38"/>
    <w:rsid w:val="00920BF2"/>
    <w:rsid w:val="00922010"/>
    <w:rsid w:val="00924DAC"/>
    <w:rsid w:val="009265E0"/>
    <w:rsid w:val="00926913"/>
    <w:rsid w:val="00926FEF"/>
    <w:rsid w:val="00927E6D"/>
    <w:rsid w:val="0093016F"/>
    <w:rsid w:val="00930200"/>
    <w:rsid w:val="00930510"/>
    <w:rsid w:val="00931755"/>
    <w:rsid w:val="00931BD9"/>
    <w:rsid w:val="0093274D"/>
    <w:rsid w:val="00933C91"/>
    <w:rsid w:val="00933E23"/>
    <w:rsid w:val="00933F6D"/>
    <w:rsid w:val="00933FF6"/>
    <w:rsid w:val="009344B0"/>
    <w:rsid w:val="0093580B"/>
    <w:rsid w:val="00935A04"/>
    <w:rsid w:val="00935DB8"/>
    <w:rsid w:val="0093607B"/>
    <w:rsid w:val="009368F3"/>
    <w:rsid w:val="00936A53"/>
    <w:rsid w:val="00936C07"/>
    <w:rsid w:val="009373EA"/>
    <w:rsid w:val="00937E5D"/>
    <w:rsid w:val="009403F9"/>
    <w:rsid w:val="00940480"/>
    <w:rsid w:val="009413E8"/>
    <w:rsid w:val="00941636"/>
    <w:rsid w:val="0094245C"/>
    <w:rsid w:val="00942B95"/>
    <w:rsid w:val="00943742"/>
    <w:rsid w:val="00943B2F"/>
    <w:rsid w:val="00944108"/>
    <w:rsid w:val="00944446"/>
    <w:rsid w:val="009455BA"/>
    <w:rsid w:val="009459A6"/>
    <w:rsid w:val="00945C05"/>
    <w:rsid w:val="00945CC6"/>
    <w:rsid w:val="0094693A"/>
    <w:rsid w:val="00946945"/>
    <w:rsid w:val="00946CFD"/>
    <w:rsid w:val="00947713"/>
    <w:rsid w:val="00947F3B"/>
    <w:rsid w:val="0095011B"/>
    <w:rsid w:val="009507EF"/>
    <w:rsid w:val="00950DE7"/>
    <w:rsid w:val="0095103E"/>
    <w:rsid w:val="00952130"/>
    <w:rsid w:val="009522A6"/>
    <w:rsid w:val="009526D6"/>
    <w:rsid w:val="00952748"/>
    <w:rsid w:val="00953539"/>
    <w:rsid w:val="00953920"/>
    <w:rsid w:val="00953D47"/>
    <w:rsid w:val="0095412A"/>
    <w:rsid w:val="0095490A"/>
    <w:rsid w:val="00954FE0"/>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3BE"/>
    <w:rsid w:val="0096346D"/>
    <w:rsid w:val="00963DCC"/>
    <w:rsid w:val="00963DDB"/>
    <w:rsid w:val="00963ED9"/>
    <w:rsid w:val="0096430A"/>
    <w:rsid w:val="0096461C"/>
    <w:rsid w:val="00964919"/>
    <w:rsid w:val="00964F2F"/>
    <w:rsid w:val="009652F7"/>
    <w:rsid w:val="0096548A"/>
    <w:rsid w:val="0096554B"/>
    <w:rsid w:val="0096584A"/>
    <w:rsid w:val="00965A59"/>
    <w:rsid w:val="00965E60"/>
    <w:rsid w:val="00966D80"/>
    <w:rsid w:val="00966F0D"/>
    <w:rsid w:val="00970C11"/>
    <w:rsid w:val="00970C44"/>
    <w:rsid w:val="00971898"/>
    <w:rsid w:val="00971F08"/>
    <w:rsid w:val="0097266D"/>
    <w:rsid w:val="00975113"/>
    <w:rsid w:val="009753B1"/>
    <w:rsid w:val="0097603D"/>
    <w:rsid w:val="00976949"/>
    <w:rsid w:val="00977ACF"/>
    <w:rsid w:val="009801C4"/>
    <w:rsid w:val="00980477"/>
    <w:rsid w:val="00980C74"/>
    <w:rsid w:val="00981A92"/>
    <w:rsid w:val="0098201E"/>
    <w:rsid w:val="009837D5"/>
    <w:rsid w:val="00984714"/>
    <w:rsid w:val="00985253"/>
    <w:rsid w:val="009853B3"/>
    <w:rsid w:val="0098567E"/>
    <w:rsid w:val="00986AE5"/>
    <w:rsid w:val="009871CF"/>
    <w:rsid w:val="00990630"/>
    <w:rsid w:val="00990994"/>
    <w:rsid w:val="00990EB7"/>
    <w:rsid w:val="00991761"/>
    <w:rsid w:val="00991843"/>
    <w:rsid w:val="00992B04"/>
    <w:rsid w:val="00993092"/>
    <w:rsid w:val="009931C4"/>
    <w:rsid w:val="0099366C"/>
    <w:rsid w:val="009936CF"/>
    <w:rsid w:val="00993A69"/>
    <w:rsid w:val="00994DCA"/>
    <w:rsid w:val="009960EC"/>
    <w:rsid w:val="009964D6"/>
    <w:rsid w:val="009970DD"/>
    <w:rsid w:val="00997B5F"/>
    <w:rsid w:val="009A024C"/>
    <w:rsid w:val="009A046E"/>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99E"/>
    <w:rsid w:val="009B4DF4"/>
    <w:rsid w:val="009B4E12"/>
    <w:rsid w:val="009B564E"/>
    <w:rsid w:val="009B5D3F"/>
    <w:rsid w:val="009B5FEC"/>
    <w:rsid w:val="009B64AC"/>
    <w:rsid w:val="009B65EE"/>
    <w:rsid w:val="009B6FCB"/>
    <w:rsid w:val="009B7243"/>
    <w:rsid w:val="009B72A3"/>
    <w:rsid w:val="009B7C77"/>
    <w:rsid w:val="009B7E87"/>
    <w:rsid w:val="009C02B6"/>
    <w:rsid w:val="009C0A6B"/>
    <w:rsid w:val="009C0F39"/>
    <w:rsid w:val="009C1CD6"/>
    <w:rsid w:val="009C2768"/>
    <w:rsid w:val="009C2978"/>
    <w:rsid w:val="009C2F59"/>
    <w:rsid w:val="009C3212"/>
    <w:rsid w:val="009C33C1"/>
    <w:rsid w:val="009C4004"/>
    <w:rsid w:val="009C403E"/>
    <w:rsid w:val="009C438E"/>
    <w:rsid w:val="009C4756"/>
    <w:rsid w:val="009C49EC"/>
    <w:rsid w:val="009C51E5"/>
    <w:rsid w:val="009C53E2"/>
    <w:rsid w:val="009C59C5"/>
    <w:rsid w:val="009C5FE2"/>
    <w:rsid w:val="009C72C8"/>
    <w:rsid w:val="009C772C"/>
    <w:rsid w:val="009D0D07"/>
    <w:rsid w:val="009D182E"/>
    <w:rsid w:val="009D2407"/>
    <w:rsid w:val="009D27C9"/>
    <w:rsid w:val="009D32C1"/>
    <w:rsid w:val="009D4199"/>
    <w:rsid w:val="009D42CF"/>
    <w:rsid w:val="009D4750"/>
    <w:rsid w:val="009D4FEC"/>
    <w:rsid w:val="009D4FF0"/>
    <w:rsid w:val="009D51B1"/>
    <w:rsid w:val="009D5362"/>
    <w:rsid w:val="009D555B"/>
    <w:rsid w:val="009D60A1"/>
    <w:rsid w:val="009D6346"/>
    <w:rsid w:val="009D65ED"/>
    <w:rsid w:val="009D6AE0"/>
    <w:rsid w:val="009D6CA2"/>
    <w:rsid w:val="009D6F70"/>
    <w:rsid w:val="009D703C"/>
    <w:rsid w:val="009D718F"/>
    <w:rsid w:val="009D7EAD"/>
    <w:rsid w:val="009E01BA"/>
    <w:rsid w:val="009E068F"/>
    <w:rsid w:val="009E0D08"/>
    <w:rsid w:val="009E12E2"/>
    <w:rsid w:val="009E14E0"/>
    <w:rsid w:val="009E14EA"/>
    <w:rsid w:val="009E14F2"/>
    <w:rsid w:val="009E27ED"/>
    <w:rsid w:val="009E301B"/>
    <w:rsid w:val="009E357E"/>
    <w:rsid w:val="009E35DB"/>
    <w:rsid w:val="009E47A3"/>
    <w:rsid w:val="009E50B2"/>
    <w:rsid w:val="009E52EE"/>
    <w:rsid w:val="009E56DA"/>
    <w:rsid w:val="009E5775"/>
    <w:rsid w:val="009E659A"/>
    <w:rsid w:val="009E743D"/>
    <w:rsid w:val="009F08F3"/>
    <w:rsid w:val="009F1D4F"/>
    <w:rsid w:val="009F1ECE"/>
    <w:rsid w:val="009F294E"/>
    <w:rsid w:val="009F2A95"/>
    <w:rsid w:val="009F2D53"/>
    <w:rsid w:val="009F344F"/>
    <w:rsid w:val="009F4134"/>
    <w:rsid w:val="009F419F"/>
    <w:rsid w:val="009F438B"/>
    <w:rsid w:val="009F53A9"/>
    <w:rsid w:val="009F57F4"/>
    <w:rsid w:val="009F5CF8"/>
    <w:rsid w:val="009F5DC6"/>
    <w:rsid w:val="009F5FEE"/>
    <w:rsid w:val="009F66A1"/>
    <w:rsid w:val="009F67E8"/>
    <w:rsid w:val="009F72CC"/>
    <w:rsid w:val="00A0064F"/>
    <w:rsid w:val="00A00992"/>
    <w:rsid w:val="00A00A12"/>
    <w:rsid w:val="00A00B32"/>
    <w:rsid w:val="00A0196D"/>
    <w:rsid w:val="00A01A68"/>
    <w:rsid w:val="00A02A43"/>
    <w:rsid w:val="00A02E5D"/>
    <w:rsid w:val="00A02F75"/>
    <w:rsid w:val="00A031C7"/>
    <w:rsid w:val="00A037D6"/>
    <w:rsid w:val="00A048A8"/>
    <w:rsid w:val="00A04ED3"/>
    <w:rsid w:val="00A04F49"/>
    <w:rsid w:val="00A059B0"/>
    <w:rsid w:val="00A05F2D"/>
    <w:rsid w:val="00A064CA"/>
    <w:rsid w:val="00A07372"/>
    <w:rsid w:val="00A075B1"/>
    <w:rsid w:val="00A1049F"/>
    <w:rsid w:val="00A129D7"/>
    <w:rsid w:val="00A132FC"/>
    <w:rsid w:val="00A13645"/>
    <w:rsid w:val="00A13E54"/>
    <w:rsid w:val="00A13E7B"/>
    <w:rsid w:val="00A142A1"/>
    <w:rsid w:val="00A15156"/>
    <w:rsid w:val="00A15202"/>
    <w:rsid w:val="00A1617A"/>
    <w:rsid w:val="00A1637F"/>
    <w:rsid w:val="00A17A03"/>
    <w:rsid w:val="00A17F63"/>
    <w:rsid w:val="00A20C10"/>
    <w:rsid w:val="00A2193B"/>
    <w:rsid w:val="00A21A0C"/>
    <w:rsid w:val="00A21ACB"/>
    <w:rsid w:val="00A22083"/>
    <w:rsid w:val="00A2308F"/>
    <w:rsid w:val="00A2351A"/>
    <w:rsid w:val="00A235F6"/>
    <w:rsid w:val="00A2526E"/>
    <w:rsid w:val="00A2547F"/>
    <w:rsid w:val="00A25C14"/>
    <w:rsid w:val="00A25DD9"/>
    <w:rsid w:val="00A263D0"/>
    <w:rsid w:val="00A264A9"/>
    <w:rsid w:val="00A26D81"/>
    <w:rsid w:val="00A2733C"/>
    <w:rsid w:val="00A27785"/>
    <w:rsid w:val="00A30187"/>
    <w:rsid w:val="00A317D7"/>
    <w:rsid w:val="00A31D78"/>
    <w:rsid w:val="00A3233F"/>
    <w:rsid w:val="00A3373F"/>
    <w:rsid w:val="00A33B8B"/>
    <w:rsid w:val="00A3407C"/>
    <w:rsid w:val="00A3448A"/>
    <w:rsid w:val="00A34B5C"/>
    <w:rsid w:val="00A34E68"/>
    <w:rsid w:val="00A34EB7"/>
    <w:rsid w:val="00A35381"/>
    <w:rsid w:val="00A3615C"/>
    <w:rsid w:val="00A36185"/>
    <w:rsid w:val="00A3627E"/>
    <w:rsid w:val="00A36297"/>
    <w:rsid w:val="00A37D78"/>
    <w:rsid w:val="00A40104"/>
    <w:rsid w:val="00A40236"/>
    <w:rsid w:val="00A4107B"/>
    <w:rsid w:val="00A412D6"/>
    <w:rsid w:val="00A412D7"/>
    <w:rsid w:val="00A418DC"/>
    <w:rsid w:val="00A41E2B"/>
    <w:rsid w:val="00A41FE1"/>
    <w:rsid w:val="00A42899"/>
    <w:rsid w:val="00A42DDA"/>
    <w:rsid w:val="00A42ED5"/>
    <w:rsid w:val="00A438D0"/>
    <w:rsid w:val="00A4423C"/>
    <w:rsid w:val="00A44FA0"/>
    <w:rsid w:val="00A452F0"/>
    <w:rsid w:val="00A45B74"/>
    <w:rsid w:val="00A45B89"/>
    <w:rsid w:val="00A45F84"/>
    <w:rsid w:val="00A46152"/>
    <w:rsid w:val="00A47208"/>
    <w:rsid w:val="00A4779D"/>
    <w:rsid w:val="00A50132"/>
    <w:rsid w:val="00A503F0"/>
    <w:rsid w:val="00A50796"/>
    <w:rsid w:val="00A50D21"/>
    <w:rsid w:val="00A51466"/>
    <w:rsid w:val="00A51568"/>
    <w:rsid w:val="00A51F90"/>
    <w:rsid w:val="00A5264C"/>
    <w:rsid w:val="00A52E1D"/>
    <w:rsid w:val="00A53AC2"/>
    <w:rsid w:val="00A53B7A"/>
    <w:rsid w:val="00A54AD4"/>
    <w:rsid w:val="00A54B38"/>
    <w:rsid w:val="00A54BAB"/>
    <w:rsid w:val="00A561DA"/>
    <w:rsid w:val="00A56508"/>
    <w:rsid w:val="00A56A78"/>
    <w:rsid w:val="00A57021"/>
    <w:rsid w:val="00A60117"/>
    <w:rsid w:val="00A61255"/>
    <w:rsid w:val="00A61499"/>
    <w:rsid w:val="00A6265F"/>
    <w:rsid w:val="00A626D1"/>
    <w:rsid w:val="00A627AE"/>
    <w:rsid w:val="00A62A77"/>
    <w:rsid w:val="00A62ECE"/>
    <w:rsid w:val="00A63483"/>
    <w:rsid w:val="00A6363A"/>
    <w:rsid w:val="00A64AAC"/>
    <w:rsid w:val="00A6549C"/>
    <w:rsid w:val="00A657D7"/>
    <w:rsid w:val="00A65B19"/>
    <w:rsid w:val="00A65BD0"/>
    <w:rsid w:val="00A660AC"/>
    <w:rsid w:val="00A6633A"/>
    <w:rsid w:val="00A6671D"/>
    <w:rsid w:val="00A66911"/>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1AA"/>
    <w:rsid w:val="00A775EC"/>
    <w:rsid w:val="00A7763F"/>
    <w:rsid w:val="00A77BEA"/>
    <w:rsid w:val="00A77EC4"/>
    <w:rsid w:val="00A8022F"/>
    <w:rsid w:val="00A80441"/>
    <w:rsid w:val="00A805FD"/>
    <w:rsid w:val="00A815C2"/>
    <w:rsid w:val="00A81C2A"/>
    <w:rsid w:val="00A82907"/>
    <w:rsid w:val="00A833AA"/>
    <w:rsid w:val="00A83903"/>
    <w:rsid w:val="00A83E38"/>
    <w:rsid w:val="00A84CEF"/>
    <w:rsid w:val="00A86000"/>
    <w:rsid w:val="00A86D42"/>
    <w:rsid w:val="00A90248"/>
    <w:rsid w:val="00A912E6"/>
    <w:rsid w:val="00A916C9"/>
    <w:rsid w:val="00A9182A"/>
    <w:rsid w:val="00A91C62"/>
    <w:rsid w:val="00A92879"/>
    <w:rsid w:val="00A92908"/>
    <w:rsid w:val="00A92C7A"/>
    <w:rsid w:val="00A93694"/>
    <w:rsid w:val="00A94311"/>
    <w:rsid w:val="00A9442A"/>
    <w:rsid w:val="00A94666"/>
    <w:rsid w:val="00A9621D"/>
    <w:rsid w:val="00A968E5"/>
    <w:rsid w:val="00A97225"/>
    <w:rsid w:val="00A979B2"/>
    <w:rsid w:val="00AA016F"/>
    <w:rsid w:val="00AA084D"/>
    <w:rsid w:val="00AA1040"/>
    <w:rsid w:val="00AA1512"/>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32B"/>
    <w:rsid w:val="00AB2C88"/>
    <w:rsid w:val="00AB3790"/>
    <w:rsid w:val="00AB3C41"/>
    <w:rsid w:val="00AB43BB"/>
    <w:rsid w:val="00AB4AB8"/>
    <w:rsid w:val="00AB54D8"/>
    <w:rsid w:val="00AB570F"/>
    <w:rsid w:val="00AB655E"/>
    <w:rsid w:val="00AB7895"/>
    <w:rsid w:val="00AC007F"/>
    <w:rsid w:val="00AC0164"/>
    <w:rsid w:val="00AC0B5B"/>
    <w:rsid w:val="00AC0C28"/>
    <w:rsid w:val="00AC186D"/>
    <w:rsid w:val="00AC1A3D"/>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C7FE0"/>
    <w:rsid w:val="00AD0182"/>
    <w:rsid w:val="00AD0799"/>
    <w:rsid w:val="00AD0AA3"/>
    <w:rsid w:val="00AD0F52"/>
    <w:rsid w:val="00AD1952"/>
    <w:rsid w:val="00AD1E34"/>
    <w:rsid w:val="00AD22F7"/>
    <w:rsid w:val="00AD2496"/>
    <w:rsid w:val="00AD2B26"/>
    <w:rsid w:val="00AD3281"/>
    <w:rsid w:val="00AD37E9"/>
    <w:rsid w:val="00AD3F94"/>
    <w:rsid w:val="00AD4667"/>
    <w:rsid w:val="00AD4A5A"/>
    <w:rsid w:val="00AD54D0"/>
    <w:rsid w:val="00AD5754"/>
    <w:rsid w:val="00AD6192"/>
    <w:rsid w:val="00AD61A4"/>
    <w:rsid w:val="00AD67FE"/>
    <w:rsid w:val="00AE0E5F"/>
    <w:rsid w:val="00AE138B"/>
    <w:rsid w:val="00AE1772"/>
    <w:rsid w:val="00AE1AEC"/>
    <w:rsid w:val="00AE27AC"/>
    <w:rsid w:val="00AE27E4"/>
    <w:rsid w:val="00AE3394"/>
    <w:rsid w:val="00AE36AB"/>
    <w:rsid w:val="00AE40E0"/>
    <w:rsid w:val="00AE4209"/>
    <w:rsid w:val="00AE4D6C"/>
    <w:rsid w:val="00AE4DBA"/>
    <w:rsid w:val="00AE4F07"/>
    <w:rsid w:val="00AE52DB"/>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599"/>
    <w:rsid w:val="00AF57C1"/>
    <w:rsid w:val="00AF5A87"/>
    <w:rsid w:val="00AF6C00"/>
    <w:rsid w:val="00AF6F2F"/>
    <w:rsid w:val="00B006FE"/>
    <w:rsid w:val="00B007CB"/>
    <w:rsid w:val="00B01B96"/>
    <w:rsid w:val="00B01DC9"/>
    <w:rsid w:val="00B01F12"/>
    <w:rsid w:val="00B02AA9"/>
    <w:rsid w:val="00B02F74"/>
    <w:rsid w:val="00B02F9A"/>
    <w:rsid w:val="00B02FA3"/>
    <w:rsid w:val="00B031CB"/>
    <w:rsid w:val="00B05084"/>
    <w:rsid w:val="00B05384"/>
    <w:rsid w:val="00B057DD"/>
    <w:rsid w:val="00B05A6F"/>
    <w:rsid w:val="00B05BFA"/>
    <w:rsid w:val="00B066D6"/>
    <w:rsid w:val="00B06F12"/>
    <w:rsid w:val="00B06F21"/>
    <w:rsid w:val="00B07CA7"/>
    <w:rsid w:val="00B07ECB"/>
    <w:rsid w:val="00B102CC"/>
    <w:rsid w:val="00B10E81"/>
    <w:rsid w:val="00B114CE"/>
    <w:rsid w:val="00B12140"/>
    <w:rsid w:val="00B12760"/>
    <w:rsid w:val="00B13B4D"/>
    <w:rsid w:val="00B14B7C"/>
    <w:rsid w:val="00B14F34"/>
    <w:rsid w:val="00B151EE"/>
    <w:rsid w:val="00B15233"/>
    <w:rsid w:val="00B156EB"/>
    <w:rsid w:val="00B15718"/>
    <w:rsid w:val="00B157F9"/>
    <w:rsid w:val="00B1590B"/>
    <w:rsid w:val="00B15BAE"/>
    <w:rsid w:val="00B15EF8"/>
    <w:rsid w:val="00B167F1"/>
    <w:rsid w:val="00B20256"/>
    <w:rsid w:val="00B20D09"/>
    <w:rsid w:val="00B21786"/>
    <w:rsid w:val="00B22C9D"/>
    <w:rsid w:val="00B2316B"/>
    <w:rsid w:val="00B23437"/>
    <w:rsid w:val="00B2394A"/>
    <w:rsid w:val="00B24352"/>
    <w:rsid w:val="00B24F89"/>
    <w:rsid w:val="00B25D9F"/>
    <w:rsid w:val="00B25FA7"/>
    <w:rsid w:val="00B2763F"/>
    <w:rsid w:val="00B27AAC"/>
    <w:rsid w:val="00B30929"/>
    <w:rsid w:val="00B30B35"/>
    <w:rsid w:val="00B31558"/>
    <w:rsid w:val="00B343C0"/>
    <w:rsid w:val="00B34C9B"/>
    <w:rsid w:val="00B3597D"/>
    <w:rsid w:val="00B36236"/>
    <w:rsid w:val="00B369AD"/>
    <w:rsid w:val="00B37066"/>
    <w:rsid w:val="00B372AA"/>
    <w:rsid w:val="00B372BD"/>
    <w:rsid w:val="00B37D91"/>
    <w:rsid w:val="00B40445"/>
    <w:rsid w:val="00B40CF2"/>
    <w:rsid w:val="00B41888"/>
    <w:rsid w:val="00B42BDB"/>
    <w:rsid w:val="00B42EBC"/>
    <w:rsid w:val="00B4399E"/>
    <w:rsid w:val="00B4487B"/>
    <w:rsid w:val="00B44AA1"/>
    <w:rsid w:val="00B453C3"/>
    <w:rsid w:val="00B45657"/>
    <w:rsid w:val="00B45A52"/>
    <w:rsid w:val="00B46175"/>
    <w:rsid w:val="00B464CE"/>
    <w:rsid w:val="00B4670E"/>
    <w:rsid w:val="00B46EF2"/>
    <w:rsid w:val="00B47A10"/>
    <w:rsid w:val="00B500E0"/>
    <w:rsid w:val="00B504AB"/>
    <w:rsid w:val="00B5058B"/>
    <w:rsid w:val="00B508DF"/>
    <w:rsid w:val="00B51BBD"/>
    <w:rsid w:val="00B54B9C"/>
    <w:rsid w:val="00B553A8"/>
    <w:rsid w:val="00B5592B"/>
    <w:rsid w:val="00B56296"/>
    <w:rsid w:val="00B5681C"/>
    <w:rsid w:val="00B56DCB"/>
    <w:rsid w:val="00B6033E"/>
    <w:rsid w:val="00B60D56"/>
    <w:rsid w:val="00B612B3"/>
    <w:rsid w:val="00B614DD"/>
    <w:rsid w:val="00B617E6"/>
    <w:rsid w:val="00B6180A"/>
    <w:rsid w:val="00B61FC9"/>
    <w:rsid w:val="00B6201F"/>
    <w:rsid w:val="00B626FC"/>
    <w:rsid w:val="00B62AAA"/>
    <w:rsid w:val="00B62DC3"/>
    <w:rsid w:val="00B634D4"/>
    <w:rsid w:val="00B6374A"/>
    <w:rsid w:val="00B64C23"/>
    <w:rsid w:val="00B64E11"/>
    <w:rsid w:val="00B6560D"/>
    <w:rsid w:val="00B664C7"/>
    <w:rsid w:val="00B67425"/>
    <w:rsid w:val="00B70BB1"/>
    <w:rsid w:val="00B71B58"/>
    <w:rsid w:val="00B72216"/>
    <w:rsid w:val="00B7277C"/>
    <w:rsid w:val="00B739F6"/>
    <w:rsid w:val="00B7455B"/>
    <w:rsid w:val="00B74C28"/>
    <w:rsid w:val="00B75366"/>
    <w:rsid w:val="00B75D3C"/>
    <w:rsid w:val="00B76AD0"/>
    <w:rsid w:val="00B778DE"/>
    <w:rsid w:val="00B77E8A"/>
    <w:rsid w:val="00B800F5"/>
    <w:rsid w:val="00B80699"/>
    <w:rsid w:val="00B8086A"/>
    <w:rsid w:val="00B8117B"/>
    <w:rsid w:val="00B819EF"/>
    <w:rsid w:val="00B81A6C"/>
    <w:rsid w:val="00B81D70"/>
    <w:rsid w:val="00B82153"/>
    <w:rsid w:val="00B833FA"/>
    <w:rsid w:val="00B8373B"/>
    <w:rsid w:val="00B843AE"/>
    <w:rsid w:val="00B84F59"/>
    <w:rsid w:val="00B85444"/>
    <w:rsid w:val="00B859FB"/>
    <w:rsid w:val="00B85DE5"/>
    <w:rsid w:val="00B85FAE"/>
    <w:rsid w:val="00B8617A"/>
    <w:rsid w:val="00B875EB"/>
    <w:rsid w:val="00B87FFE"/>
    <w:rsid w:val="00B90E65"/>
    <w:rsid w:val="00B90F73"/>
    <w:rsid w:val="00B9114A"/>
    <w:rsid w:val="00B92917"/>
    <w:rsid w:val="00B934DA"/>
    <w:rsid w:val="00B93A84"/>
    <w:rsid w:val="00B93B59"/>
    <w:rsid w:val="00B9406A"/>
    <w:rsid w:val="00B94A2F"/>
    <w:rsid w:val="00B94D6D"/>
    <w:rsid w:val="00B95078"/>
    <w:rsid w:val="00B96258"/>
    <w:rsid w:val="00B96594"/>
    <w:rsid w:val="00B9690A"/>
    <w:rsid w:val="00B971EE"/>
    <w:rsid w:val="00B97945"/>
    <w:rsid w:val="00B97EAB"/>
    <w:rsid w:val="00BA02C0"/>
    <w:rsid w:val="00BA1004"/>
    <w:rsid w:val="00BA17A5"/>
    <w:rsid w:val="00BA2280"/>
    <w:rsid w:val="00BA2A08"/>
    <w:rsid w:val="00BA41DC"/>
    <w:rsid w:val="00BA54CD"/>
    <w:rsid w:val="00BA56D2"/>
    <w:rsid w:val="00BA6440"/>
    <w:rsid w:val="00BA660B"/>
    <w:rsid w:val="00BA69F5"/>
    <w:rsid w:val="00BA76E0"/>
    <w:rsid w:val="00BB0186"/>
    <w:rsid w:val="00BB212F"/>
    <w:rsid w:val="00BB229E"/>
    <w:rsid w:val="00BB2A25"/>
    <w:rsid w:val="00BB371F"/>
    <w:rsid w:val="00BB3F23"/>
    <w:rsid w:val="00BB48D4"/>
    <w:rsid w:val="00BB4AF6"/>
    <w:rsid w:val="00BB4D7A"/>
    <w:rsid w:val="00BB51E9"/>
    <w:rsid w:val="00BB56BD"/>
    <w:rsid w:val="00BB6240"/>
    <w:rsid w:val="00BB7455"/>
    <w:rsid w:val="00BB78D4"/>
    <w:rsid w:val="00BC0FDC"/>
    <w:rsid w:val="00BC12CE"/>
    <w:rsid w:val="00BC1477"/>
    <w:rsid w:val="00BC1809"/>
    <w:rsid w:val="00BC2238"/>
    <w:rsid w:val="00BC3053"/>
    <w:rsid w:val="00BC34D8"/>
    <w:rsid w:val="00BC3FFB"/>
    <w:rsid w:val="00BC4D2E"/>
    <w:rsid w:val="00BC4F38"/>
    <w:rsid w:val="00BC536F"/>
    <w:rsid w:val="00BC5DE4"/>
    <w:rsid w:val="00BC642C"/>
    <w:rsid w:val="00BC6A51"/>
    <w:rsid w:val="00BC6E25"/>
    <w:rsid w:val="00BC768E"/>
    <w:rsid w:val="00BC7B85"/>
    <w:rsid w:val="00BD08B5"/>
    <w:rsid w:val="00BD0C34"/>
    <w:rsid w:val="00BD22A3"/>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3C93"/>
    <w:rsid w:val="00BE4F7A"/>
    <w:rsid w:val="00BE50CC"/>
    <w:rsid w:val="00BE5D36"/>
    <w:rsid w:val="00BE6A44"/>
    <w:rsid w:val="00BE7406"/>
    <w:rsid w:val="00BE741C"/>
    <w:rsid w:val="00BE7603"/>
    <w:rsid w:val="00BE7D1C"/>
    <w:rsid w:val="00BF0EAA"/>
    <w:rsid w:val="00BF0F60"/>
    <w:rsid w:val="00BF1F95"/>
    <w:rsid w:val="00BF23ED"/>
    <w:rsid w:val="00BF261D"/>
    <w:rsid w:val="00BF2DE0"/>
    <w:rsid w:val="00BF3279"/>
    <w:rsid w:val="00BF40B6"/>
    <w:rsid w:val="00BF431E"/>
    <w:rsid w:val="00BF6704"/>
    <w:rsid w:val="00BF73CE"/>
    <w:rsid w:val="00BF7445"/>
    <w:rsid w:val="00BF74C7"/>
    <w:rsid w:val="00C00C87"/>
    <w:rsid w:val="00C015F1"/>
    <w:rsid w:val="00C01BD7"/>
    <w:rsid w:val="00C01EC1"/>
    <w:rsid w:val="00C01F33"/>
    <w:rsid w:val="00C02B94"/>
    <w:rsid w:val="00C02C27"/>
    <w:rsid w:val="00C02CC6"/>
    <w:rsid w:val="00C02D78"/>
    <w:rsid w:val="00C02DD1"/>
    <w:rsid w:val="00C040F7"/>
    <w:rsid w:val="00C041B0"/>
    <w:rsid w:val="00C044AB"/>
    <w:rsid w:val="00C04DD7"/>
    <w:rsid w:val="00C04DDF"/>
    <w:rsid w:val="00C05188"/>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D25"/>
    <w:rsid w:val="00C16DE5"/>
    <w:rsid w:val="00C16F4C"/>
    <w:rsid w:val="00C17022"/>
    <w:rsid w:val="00C171B1"/>
    <w:rsid w:val="00C17D3F"/>
    <w:rsid w:val="00C203A9"/>
    <w:rsid w:val="00C210BC"/>
    <w:rsid w:val="00C21C9E"/>
    <w:rsid w:val="00C237F8"/>
    <w:rsid w:val="00C23E5C"/>
    <w:rsid w:val="00C2461D"/>
    <w:rsid w:val="00C25454"/>
    <w:rsid w:val="00C26FAA"/>
    <w:rsid w:val="00C27142"/>
    <w:rsid w:val="00C271B1"/>
    <w:rsid w:val="00C276A6"/>
    <w:rsid w:val="00C279B5"/>
    <w:rsid w:val="00C27C45"/>
    <w:rsid w:val="00C31382"/>
    <w:rsid w:val="00C32657"/>
    <w:rsid w:val="00C3287B"/>
    <w:rsid w:val="00C32BD8"/>
    <w:rsid w:val="00C33F4B"/>
    <w:rsid w:val="00C344B4"/>
    <w:rsid w:val="00C34D98"/>
    <w:rsid w:val="00C34F0A"/>
    <w:rsid w:val="00C36088"/>
    <w:rsid w:val="00C3719D"/>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0208"/>
    <w:rsid w:val="00C50D60"/>
    <w:rsid w:val="00C51000"/>
    <w:rsid w:val="00C51FCF"/>
    <w:rsid w:val="00C5214D"/>
    <w:rsid w:val="00C54995"/>
    <w:rsid w:val="00C54B8F"/>
    <w:rsid w:val="00C54D41"/>
    <w:rsid w:val="00C55921"/>
    <w:rsid w:val="00C559BF"/>
    <w:rsid w:val="00C55EF8"/>
    <w:rsid w:val="00C55F6F"/>
    <w:rsid w:val="00C561AF"/>
    <w:rsid w:val="00C5676C"/>
    <w:rsid w:val="00C56B2F"/>
    <w:rsid w:val="00C57605"/>
    <w:rsid w:val="00C6006D"/>
    <w:rsid w:val="00C60783"/>
    <w:rsid w:val="00C60D67"/>
    <w:rsid w:val="00C610E9"/>
    <w:rsid w:val="00C6165D"/>
    <w:rsid w:val="00C6167D"/>
    <w:rsid w:val="00C63695"/>
    <w:rsid w:val="00C6418B"/>
    <w:rsid w:val="00C64672"/>
    <w:rsid w:val="00C64E8D"/>
    <w:rsid w:val="00C658AB"/>
    <w:rsid w:val="00C65EFF"/>
    <w:rsid w:val="00C6657A"/>
    <w:rsid w:val="00C667FE"/>
    <w:rsid w:val="00C66CE5"/>
    <w:rsid w:val="00C70697"/>
    <w:rsid w:val="00C70B15"/>
    <w:rsid w:val="00C70CF7"/>
    <w:rsid w:val="00C721A3"/>
    <w:rsid w:val="00C723C0"/>
    <w:rsid w:val="00C72CA7"/>
    <w:rsid w:val="00C72DB6"/>
    <w:rsid w:val="00C72EF4"/>
    <w:rsid w:val="00C72FAC"/>
    <w:rsid w:val="00C73A97"/>
    <w:rsid w:val="00C743F0"/>
    <w:rsid w:val="00C74CA0"/>
    <w:rsid w:val="00C75081"/>
    <w:rsid w:val="00C75664"/>
    <w:rsid w:val="00C75CE0"/>
    <w:rsid w:val="00C75D2F"/>
    <w:rsid w:val="00C7643B"/>
    <w:rsid w:val="00C767BE"/>
    <w:rsid w:val="00C767C3"/>
    <w:rsid w:val="00C76963"/>
    <w:rsid w:val="00C76E3C"/>
    <w:rsid w:val="00C77982"/>
    <w:rsid w:val="00C77B92"/>
    <w:rsid w:val="00C81568"/>
    <w:rsid w:val="00C81E7C"/>
    <w:rsid w:val="00C83487"/>
    <w:rsid w:val="00C85182"/>
    <w:rsid w:val="00C858D0"/>
    <w:rsid w:val="00C85F97"/>
    <w:rsid w:val="00C860F0"/>
    <w:rsid w:val="00C86B9F"/>
    <w:rsid w:val="00C871E7"/>
    <w:rsid w:val="00C87FF7"/>
    <w:rsid w:val="00C9026B"/>
    <w:rsid w:val="00C9027A"/>
    <w:rsid w:val="00C9062C"/>
    <w:rsid w:val="00C9068E"/>
    <w:rsid w:val="00C90A1A"/>
    <w:rsid w:val="00C90A4D"/>
    <w:rsid w:val="00C9169C"/>
    <w:rsid w:val="00C91F9B"/>
    <w:rsid w:val="00C928E9"/>
    <w:rsid w:val="00C928EB"/>
    <w:rsid w:val="00C9318D"/>
    <w:rsid w:val="00C9342D"/>
    <w:rsid w:val="00C93C4B"/>
    <w:rsid w:val="00C944AB"/>
    <w:rsid w:val="00C95477"/>
    <w:rsid w:val="00C956AA"/>
    <w:rsid w:val="00C95B40"/>
    <w:rsid w:val="00C95CFC"/>
    <w:rsid w:val="00C96A5C"/>
    <w:rsid w:val="00C96ED5"/>
    <w:rsid w:val="00C97651"/>
    <w:rsid w:val="00C97A23"/>
    <w:rsid w:val="00CA0590"/>
    <w:rsid w:val="00CA0CA9"/>
    <w:rsid w:val="00CA12D1"/>
    <w:rsid w:val="00CA1939"/>
    <w:rsid w:val="00CA1D8C"/>
    <w:rsid w:val="00CA1ED8"/>
    <w:rsid w:val="00CA31A3"/>
    <w:rsid w:val="00CA31D2"/>
    <w:rsid w:val="00CA3D41"/>
    <w:rsid w:val="00CA3D8A"/>
    <w:rsid w:val="00CA5D71"/>
    <w:rsid w:val="00CA63C2"/>
    <w:rsid w:val="00CA7245"/>
    <w:rsid w:val="00CB0346"/>
    <w:rsid w:val="00CB0875"/>
    <w:rsid w:val="00CB08B3"/>
    <w:rsid w:val="00CB1678"/>
    <w:rsid w:val="00CB19C1"/>
    <w:rsid w:val="00CB1F63"/>
    <w:rsid w:val="00CB240F"/>
    <w:rsid w:val="00CB2767"/>
    <w:rsid w:val="00CB278A"/>
    <w:rsid w:val="00CB33E8"/>
    <w:rsid w:val="00CB3423"/>
    <w:rsid w:val="00CB3D3D"/>
    <w:rsid w:val="00CB4BD2"/>
    <w:rsid w:val="00CB4F86"/>
    <w:rsid w:val="00CB619A"/>
    <w:rsid w:val="00CB685A"/>
    <w:rsid w:val="00CB6927"/>
    <w:rsid w:val="00CB6E7B"/>
    <w:rsid w:val="00CB6FBB"/>
    <w:rsid w:val="00CB7170"/>
    <w:rsid w:val="00CB76CF"/>
    <w:rsid w:val="00CB7C77"/>
    <w:rsid w:val="00CB7E4E"/>
    <w:rsid w:val="00CC016E"/>
    <w:rsid w:val="00CC03E5"/>
    <w:rsid w:val="00CC0405"/>
    <w:rsid w:val="00CC040E"/>
    <w:rsid w:val="00CC0C55"/>
    <w:rsid w:val="00CC111F"/>
    <w:rsid w:val="00CC14CB"/>
    <w:rsid w:val="00CC1A91"/>
    <w:rsid w:val="00CC1CF2"/>
    <w:rsid w:val="00CC2011"/>
    <w:rsid w:val="00CC21A3"/>
    <w:rsid w:val="00CC3EA0"/>
    <w:rsid w:val="00CC415F"/>
    <w:rsid w:val="00CC45AE"/>
    <w:rsid w:val="00CC5E23"/>
    <w:rsid w:val="00CC65CA"/>
    <w:rsid w:val="00CC73FA"/>
    <w:rsid w:val="00CC7B45"/>
    <w:rsid w:val="00CD0111"/>
    <w:rsid w:val="00CD0247"/>
    <w:rsid w:val="00CD1188"/>
    <w:rsid w:val="00CD1FDF"/>
    <w:rsid w:val="00CD2ED1"/>
    <w:rsid w:val="00CD337B"/>
    <w:rsid w:val="00CD33BC"/>
    <w:rsid w:val="00CD3BAC"/>
    <w:rsid w:val="00CD3D8E"/>
    <w:rsid w:val="00CD3E0E"/>
    <w:rsid w:val="00CD4DFA"/>
    <w:rsid w:val="00CD6152"/>
    <w:rsid w:val="00CE016B"/>
    <w:rsid w:val="00CE0424"/>
    <w:rsid w:val="00CE1CEF"/>
    <w:rsid w:val="00CE2FDB"/>
    <w:rsid w:val="00CE4317"/>
    <w:rsid w:val="00CE585C"/>
    <w:rsid w:val="00CE58C9"/>
    <w:rsid w:val="00CE678A"/>
    <w:rsid w:val="00CE6832"/>
    <w:rsid w:val="00CE7561"/>
    <w:rsid w:val="00CE758E"/>
    <w:rsid w:val="00CE7799"/>
    <w:rsid w:val="00CE7AFF"/>
    <w:rsid w:val="00CE7F4D"/>
    <w:rsid w:val="00CF0237"/>
    <w:rsid w:val="00CF02AC"/>
    <w:rsid w:val="00CF0EBC"/>
    <w:rsid w:val="00CF1354"/>
    <w:rsid w:val="00CF14CB"/>
    <w:rsid w:val="00CF3960"/>
    <w:rsid w:val="00CF3AF5"/>
    <w:rsid w:val="00CF3B1F"/>
    <w:rsid w:val="00CF3BF6"/>
    <w:rsid w:val="00CF3E8A"/>
    <w:rsid w:val="00CF5C2E"/>
    <w:rsid w:val="00CF6016"/>
    <w:rsid w:val="00CF625B"/>
    <w:rsid w:val="00CF638D"/>
    <w:rsid w:val="00CF687E"/>
    <w:rsid w:val="00CF6B7A"/>
    <w:rsid w:val="00CF7307"/>
    <w:rsid w:val="00CF7F32"/>
    <w:rsid w:val="00D00102"/>
    <w:rsid w:val="00D0031A"/>
    <w:rsid w:val="00D01331"/>
    <w:rsid w:val="00D028EF"/>
    <w:rsid w:val="00D02D2B"/>
    <w:rsid w:val="00D0349B"/>
    <w:rsid w:val="00D04434"/>
    <w:rsid w:val="00D04931"/>
    <w:rsid w:val="00D0498B"/>
    <w:rsid w:val="00D06151"/>
    <w:rsid w:val="00D06380"/>
    <w:rsid w:val="00D06E79"/>
    <w:rsid w:val="00D078C1"/>
    <w:rsid w:val="00D0794C"/>
    <w:rsid w:val="00D10249"/>
    <w:rsid w:val="00D103BD"/>
    <w:rsid w:val="00D10409"/>
    <w:rsid w:val="00D10549"/>
    <w:rsid w:val="00D10F00"/>
    <w:rsid w:val="00D115C3"/>
    <w:rsid w:val="00D11897"/>
    <w:rsid w:val="00D118D7"/>
    <w:rsid w:val="00D11EDD"/>
    <w:rsid w:val="00D12AD4"/>
    <w:rsid w:val="00D12D31"/>
    <w:rsid w:val="00D13135"/>
    <w:rsid w:val="00D13367"/>
    <w:rsid w:val="00D1344F"/>
    <w:rsid w:val="00D13BC2"/>
    <w:rsid w:val="00D13E4E"/>
    <w:rsid w:val="00D147CA"/>
    <w:rsid w:val="00D14ABD"/>
    <w:rsid w:val="00D1509C"/>
    <w:rsid w:val="00D153AA"/>
    <w:rsid w:val="00D159D4"/>
    <w:rsid w:val="00D17248"/>
    <w:rsid w:val="00D17396"/>
    <w:rsid w:val="00D207AD"/>
    <w:rsid w:val="00D208FD"/>
    <w:rsid w:val="00D20CF7"/>
    <w:rsid w:val="00D2113B"/>
    <w:rsid w:val="00D21811"/>
    <w:rsid w:val="00D21987"/>
    <w:rsid w:val="00D2261F"/>
    <w:rsid w:val="00D2264C"/>
    <w:rsid w:val="00D22B49"/>
    <w:rsid w:val="00D23003"/>
    <w:rsid w:val="00D23025"/>
    <w:rsid w:val="00D239A7"/>
    <w:rsid w:val="00D23A53"/>
    <w:rsid w:val="00D23F47"/>
    <w:rsid w:val="00D24952"/>
    <w:rsid w:val="00D24F35"/>
    <w:rsid w:val="00D267ED"/>
    <w:rsid w:val="00D26C4E"/>
    <w:rsid w:val="00D27E95"/>
    <w:rsid w:val="00D3005B"/>
    <w:rsid w:val="00D31468"/>
    <w:rsid w:val="00D319D7"/>
    <w:rsid w:val="00D31CC1"/>
    <w:rsid w:val="00D31E35"/>
    <w:rsid w:val="00D325EA"/>
    <w:rsid w:val="00D334CA"/>
    <w:rsid w:val="00D35643"/>
    <w:rsid w:val="00D35793"/>
    <w:rsid w:val="00D35A50"/>
    <w:rsid w:val="00D35B02"/>
    <w:rsid w:val="00D36E71"/>
    <w:rsid w:val="00D372DA"/>
    <w:rsid w:val="00D37537"/>
    <w:rsid w:val="00D37D87"/>
    <w:rsid w:val="00D37E1B"/>
    <w:rsid w:val="00D4050C"/>
    <w:rsid w:val="00D405EA"/>
    <w:rsid w:val="00D40B33"/>
    <w:rsid w:val="00D410D0"/>
    <w:rsid w:val="00D41222"/>
    <w:rsid w:val="00D417D4"/>
    <w:rsid w:val="00D41BDF"/>
    <w:rsid w:val="00D41DC0"/>
    <w:rsid w:val="00D4318F"/>
    <w:rsid w:val="00D438BF"/>
    <w:rsid w:val="00D43F5A"/>
    <w:rsid w:val="00D440F8"/>
    <w:rsid w:val="00D44DDF"/>
    <w:rsid w:val="00D4559E"/>
    <w:rsid w:val="00D461D7"/>
    <w:rsid w:val="00D47715"/>
    <w:rsid w:val="00D50190"/>
    <w:rsid w:val="00D50B6D"/>
    <w:rsid w:val="00D51591"/>
    <w:rsid w:val="00D533E2"/>
    <w:rsid w:val="00D53C21"/>
    <w:rsid w:val="00D53E23"/>
    <w:rsid w:val="00D546FF"/>
    <w:rsid w:val="00D54795"/>
    <w:rsid w:val="00D54CB1"/>
    <w:rsid w:val="00D557E7"/>
    <w:rsid w:val="00D55AD5"/>
    <w:rsid w:val="00D55BE9"/>
    <w:rsid w:val="00D5744B"/>
    <w:rsid w:val="00D576CA"/>
    <w:rsid w:val="00D60E13"/>
    <w:rsid w:val="00D60ED7"/>
    <w:rsid w:val="00D61AF5"/>
    <w:rsid w:val="00D62054"/>
    <w:rsid w:val="00D62CD5"/>
    <w:rsid w:val="00D63B10"/>
    <w:rsid w:val="00D640A2"/>
    <w:rsid w:val="00D6435F"/>
    <w:rsid w:val="00D64BBB"/>
    <w:rsid w:val="00D64E41"/>
    <w:rsid w:val="00D652B5"/>
    <w:rsid w:val="00D65B93"/>
    <w:rsid w:val="00D66155"/>
    <w:rsid w:val="00D6685A"/>
    <w:rsid w:val="00D66A33"/>
    <w:rsid w:val="00D66A64"/>
    <w:rsid w:val="00D671DA"/>
    <w:rsid w:val="00D708B0"/>
    <w:rsid w:val="00D70E73"/>
    <w:rsid w:val="00D7135D"/>
    <w:rsid w:val="00D716A5"/>
    <w:rsid w:val="00D734EC"/>
    <w:rsid w:val="00D73681"/>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37E0"/>
    <w:rsid w:val="00D84DDC"/>
    <w:rsid w:val="00D858B6"/>
    <w:rsid w:val="00D86C86"/>
    <w:rsid w:val="00D86CA3"/>
    <w:rsid w:val="00D8713B"/>
    <w:rsid w:val="00D871CE"/>
    <w:rsid w:val="00D87238"/>
    <w:rsid w:val="00D878F0"/>
    <w:rsid w:val="00D90AF5"/>
    <w:rsid w:val="00D90DEC"/>
    <w:rsid w:val="00D90E74"/>
    <w:rsid w:val="00D91055"/>
    <w:rsid w:val="00D9196D"/>
    <w:rsid w:val="00D91D32"/>
    <w:rsid w:val="00D91F65"/>
    <w:rsid w:val="00D92982"/>
    <w:rsid w:val="00D93AAE"/>
    <w:rsid w:val="00D943A9"/>
    <w:rsid w:val="00D94932"/>
    <w:rsid w:val="00D94EA3"/>
    <w:rsid w:val="00D95549"/>
    <w:rsid w:val="00D977AA"/>
    <w:rsid w:val="00DA01B6"/>
    <w:rsid w:val="00DA1349"/>
    <w:rsid w:val="00DA1498"/>
    <w:rsid w:val="00DA2F6C"/>
    <w:rsid w:val="00DA305E"/>
    <w:rsid w:val="00DA45FB"/>
    <w:rsid w:val="00DA5007"/>
    <w:rsid w:val="00DA5417"/>
    <w:rsid w:val="00DA54F4"/>
    <w:rsid w:val="00DA56E8"/>
    <w:rsid w:val="00DA6A0A"/>
    <w:rsid w:val="00DA6BEF"/>
    <w:rsid w:val="00DA6CA1"/>
    <w:rsid w:val="00DB00F8"/>
    <w:rsid w:val="00DB0A9F"/>
    <w:rsid w:val="00DB377D"/>
    <w:rsid w:val="00DB39B0"/>
    <w:rsid w:val="00DB44F7"/>
    <w:rsid w:val="00DB5719"/>
    <w:rsid w:val="00DB6768"/>
    <w:rsid w:val="00DB72C9"/>
    <w:rsid w:val="00DB75FB"/>
    <w:rsid w:val="00DC14D5"/>
    <w:rsid w:val="00DC1887"/>
    <w:rsid w:val="00DC24F3"/>
    <w:rsid w:val="00DC25CF"/>
    <w:rsid w:val="00DC28F0"/>
    <w:rsid w:val="00DC2D36"/>
    <w:rsid w:val="00DC4646"/>
    <w:rsid w:val="00DC478F"/>
    <w:rsid w:val="00DC4F17"/>
    <w:rsid w:val="00DC53EF"/>
    <w:rsid w:val="00DC579C"/>
    <w:rsid w:val="00DC7C61"/>
    <w:rsid w:val="00DD0255"/>
    <w:rsid w:val="00DD0697"/>
    <w:rsid w:val="00DD0E49"/>
    <w:rsid w:val="00DD1B55"/>
    <w:rsid w:val="00DD2697"/>
    <w:rsid w:val="00DD42EC"/>
    <w:rsid w:val="00DD740E"/>
    <w:rsid w:val="00DD7789"/>
    <w:rsid w:val="00DD7D3C"/>
    <w:rsid w:val="00DE01EE"/>
    <w:rsid w:val="00DE0FE2"/>
    <w:rsid w:val="00DE24E3"/>
    <w:rsid w:val="00DE2D82"/>
    <w:rsid w:val="00DE2D93"/>
    <w:rsid w:val="00DE4E2C"/>
    <w:rsid w:val="00DE5608"/>
    <w:rsid w:val="00DE58D0"/>
    <w:rsid w:val="00DE5F95"/>
    <w:rsid w:val="00DE605D"/>
    <w:rsid w:val="00DE617B"/>
    <w:rsid w:val="00DE654F"/>
    <w:rsid w:val="00DE6BB6"/>
    <w:rsid w:val="00DE6DB5"/>
    <w:rsid w:val="00DE73AB"/>
    <w:rsid w:val="00DE7A43"/>
    <w:rsid w:val="00DF02B2"/>
    <w:rsid w:val="00DF0B6E"/>
    <w:rsid w:val="00DF15E0"/>
    <w:rsid w:val="00DF1C34"/>
    <w:rsid w:val="00DF1FA1"/>
    <w:rsid w:val="00DF306A"/>
    <w:rsid w:val="00DF37A0"/>
    <w:rsid w:val="00DF5470"/>
    <w:rsid w:val="00DF5C56"/>
    <w:rsid w:val="00DF61AD"/>
    <w:rsid w:val="00DF6439"/>
    <w:rsid w:val="00DF7938"/>
    <w:rsid w:val="00E002D7"/>
    <w:rsid w:val="00E0219D"/>
    <w:rsid w:val="00E0253C"/>
    <w:rsid w:val="00E027C2"/>
    <w:rsid w:val="00E04859"/>
    <w:rsid w:val="00E05CDC"/>
    <w:rsid w:val="00E05DED"/>
    <w:rsid w:val="00E05EBD"/>
    <w:rsid w:val="00E07312"/>
    <w:rsid w:val="00E073C8"/>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0BB8"/>
    <w:rsid w:val="00E21E62"/>
    <w:rsid w:val="00E222A7"/>
    <w:rsid w:val="00E22330"/>
    <w:rsid w:val="00E22FBB"/>
    <w:rsid w:val="00E24235"/>
    <w:rsid w:val="00E25089"/>
    <w:rsid w:val="00E25437"/>
    <w:rsid w:val="00E2601C"/>
    <w:rsid w:val="00E2609B"/>
    <w:rsid w:val="00E2667F"/>
    <w:rsid w:val="00E26F39"/>
    <w:rsid w:val="00E271B8"/>
    <w:rsid w:val="00E27B8D"/>
    <w:rsid w:val="00E30515"/>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29BC"/>
    <w:rsid w:val="00E446F1"/>
    <w:rsid w:val="00E46091"/>
    <w:rsid w:val="00E46886"/>
    <w:rsid w:val="00E46B81"/>
    <w:rsid w:val="00E471D0"/>
    <w:rsid w:val="00E4773F"/>
    <w:rsid w:val="00E47AEF"/>
    <w:rsid w:val="00E47F31"/>
    <w:rsid w:val="00E50459"/>
    <w:rsid w:val="00E505DD"/>
    <w:rsid w:val="00E50DED"/>
    <w:rsid w:val="00E51549"/>
    <w:rsid w:val="00E518D7"/>
    <w:rsid w:val="00E51F25"/>
    <w:rsid w:val="00E52224"/>
    <w:rsid w:val="00E522A9"/>
    <w:rsid w:val="00E52A55"/>
    <w:rsid w:val="00E53B75"/>
    <w:rsid w:val="00E53BCC"/>
    <w:rsid w:val="00E54E3B"/>
    <w:rsid w:val="00E5509A"/>
    <w:rsid w:val="00E566F3"/>
    <w:rsid w:val="00E56F4D"/>
    <w:rsid w:val="00E57565"/>
    <w:rsid w:val="00E60B60"/>
    <w:rsid w:val="00E60CF1"/>
    <w:rsid w:val="00E61FED"/>
    <w:rsid w:val="00E625EE"/>
    <w:rsid w:val="00E6282E"/>
    <w:rsid w:val="00E62C11"/>
    <w:rsid w:val="00E62F35"/>
    <w:rsid w:val="00E62FF0"/>
    <w:rsid w:val="00E63838"/>
    <w:rsid w:val="00E63B15"/>
    <w:rsid w:val="00E6425B"/>
    <w:rsid w:val="00E64434"/>
    <w:rsid w:val="00E64493"/>
    <w:rsid w:val="00E64570"/>
    <w:rsid w:val="00E64700"/>
    <w:rsid w:val="00E653E0"/>
    <w:rsid w:val="00E65A64"/>
    <w:rsid w:val="00E67C51"/>
    <w:rsid w:val="00E71DF6"/>
    <w:rsid w:val="00E72A28"/>
    <w:rsid w:val="00E72B2A"/>
    <w:rsid w:val="00E72C59"/>
    <w:rsid w:val="00E72EFC"/>
    <w:rsid w:val="00E733C0"/>
    <w:rsid w:val="00E739A2"/>
    <w:rsid w:val="00E73E44"/>
    <w:rsid w:val="00E74C7B"/>
    <w:rsid w:val="00E758EC"/>
    <w:rsid w:val="00E75A40"/>
    <w:rsid w:val="00E76259"/>
    <w:rsid w:val="00E774DB"/>
    <w:rsid w:val="00E8007A"/>
    <w:rsid w:val="00E803C3"/>
    <w:rsid w:val="00E80F9C"/>
    <w:rsid w:val="00E8233A"/>
    <w:rsid w:val="00E8234C"/>
    <w:rsid w:val="00E8385E"/>
    <w:rsid w:val="00E83AA9"/>
    <w:rsid w:val="00E84AC6"/>
    <w:rsid w:val="00E85928"/>
    <w:rsid w:val="00E860AE"/>
    <w:rsid w:val="00E86115"/>
    <w:rsid w:val="00E862C2"/>
    <w:rsid w:val="00E877B5"/>
    <w:rsid w:val="00E87822"/>
    <w:rsid w:val="00E90395"/>
    <w:rsid w:val="00E90E49"/>
    <w:rsid w:val="00E916DA"/>
    <w:rsid w:val="00E917F9"/>
    <w:rsid w:val="00E91B69"/>
    <w:rsid w:val="00E91E88"/>
    <w:rsid w:val="00E9291C"/>
    <w:rsid w:val="00E92DCB"/>
    <w:rsid w:val="00E93FFE"/>
    <w:rsid w:val="00E94A4B"/>
    <w:rsid w:val="00E94F8A"/>
    <w:rsid w:val="00E9514A"/>
    <w:rsid w:val="00E96A90"/>
    <w:rsid w:val="00E96B7F"/>
    <w:rsid w:val="00E96F47"/>
    <w:rsid w:val="00E97845"/>
    <w:rsid w:val="00E97A81"/>
    <w:rsid w:val="00EA0EE5"/>
    <w:rsid w:val="00EA145C"/>
    <w:rsid w:val="00EA2244"/>
    <w:rsid w:val="00EA4135"/>
    <w:rsid w:val="00EA50BB"/>
    <w:rsid w:val="00EA62C3"/>
    <w:rsid w:val="00EA6AE5"/>
    <w:rsid w:val="00EA7A41"/>
    <w:rsid w:val="00EA7D81"/>
    <w:rsid w:val="00EA7E08"/>
    <w:rsid w:val="00EA7EF0"/>
    <w:rsid w:val="00EB05A0"/>
    <w:rsid w:val="00EB077B"/>
    <w:rsid w:val="00EB2190"/>
    <w:rsid w:val="00EB24CE"/>
    <w:rsid w:val="00EB40A6"/>
    <w:rsid w:val="00EB4BBF"/>
    <w:rsid w:val="00EB4EA2"/>
    <w:rsid w:val="00EB54ED"/>
    <w:rsid w:val="00EB5B16"/>
    <w:rsid w:val="00EB6287"/>
    <w:rsid w:val="00EB6346"/>
    <w:rsid w:val="00EB7153"/>
    <w:rsid w:val="00EB7762"/>
    <w:rsid w:val="00EB784B"/>
    <w:rsid w:val="00EB7AC8"/>
    <w:rsid w:val="00EB7F26"/>
    <w:rsid w:val="00EC06BC"/>
    <w:rsid w:val="00EC088E"/>
    <w:rsid w:val="00EC14A1"/>
    <w:rsid w:val="00EC1933"/>
    <w:rsid w:val="00EC25E9"/>
    <w:rsid w:val="00EC27C6"/>
    <w:rsid w:val="00EC353C"/>
    <w:rsid w:val="00EC4207"/>
    <w:rsid w:val="00EC5653"/>
    <w:rsid w:val="00EC5AFC"/>
    <w:rsid w:val="00EC5D1F"/>
    <w:rsid w:val="00EC5FF3"/>
    <w:rsid w:val="00EC60B5"/>
    <w:rsid w:val="00EC6A49"/>
    <w:rsid w:val="00EC6AD1"/>
    <w:rsid w:val="00EC6B68"/>
    <w:rsid w:val="00EC71CE"/>
    <w:rsid w:val="00EC79BB"/>
    <w:rsid w:val="00EC7D06"/>
    <w:rsid w:val="00ED0688"/>
    <w:rsid w:val="00ED0AAE"/>
    <w:rsid w:val="00ED1006"/>
    <w:rsid w:val="00ED1AA4"/>
    <w:rsid w:val="00ED1DD3"/>
    <w:rsid w:val="00ED2F22"/>
    <w:rsid w:val="00ED371B"/>
    <w:rsid w:val="00ED3F0F"/>
    <w:rsid w:val="00ED4317"/>
    <w:rsid w:val="00ED4336"/>
    <w:rsid w:val="00ED45DF"/>
    <w:rsid w:val="00ED4F54"/>
    <w:rsid w:val="00ED4F9D"/>
    <w:rsid w:val="00ED6433"/>
    <w:rsid w:val="00EE0A8F"/>
    <w:rsid w:val="00EE1309"/>
    <w:rsid w:val="00EE1E64"/>
    <w:rsid w:val="00EE1E92"/>
    <w:rsid w:val="00EE3E16"/>
    <w:rsid w:val="00EE49D4"/>
    <w:rsid w:val="00EE4B5E"/>
    <w:rsid w:val="00EE4DF7"/>
    <w:rsid w:val="00EE5311"/>
    <w:rsid w:val="00EE640A"/>
    <w:rsid w:val="00EE7F85"/>
    <w:rsid w:val="00EF08AA"/>
    <w:rsid w:val="00EF1478"/>
    <w:rsid w:val="00EF174B"/>
    <w:rsid w:val="00EF18FE"/>
    <w:rsid w:val="00EF2B56"/>
    <w:rsid w:val="00EF3296"/>
    <w:rsid w:val="00EF3599"/>
    <w:rsid w:val="00EF393B"/>
    <w:rsid w:val="00EF4DCB"/>
    <w:rsid w:val="00EF5787"/>
    <w:rsid w:val="00EF58ED"/>
    <w:rsid w:val="00EF5C3D"/>
    <w:rsid w:val="00EF60D0"/>
    <w:rsid w:val="00EF682C"/>
    <w:rsid w:val="00EF6E86"/>
    <w:rsid w:val="00EF7355"/>
    <w:rsid w:val="00EF795A"/>
    <w:rsid w:val="00F02009"/>
    <w:rsid w:val="00F022A9"/>
    <w:rsid w:val="00F039A4"/>
    <w:rsid w:val="00F05127"/>
    <w:rsid w:val="00F0528D"/>
    <w:rsid w:val="00F05DD5"/>
    <w:rsid w:val="00F06522"/>
    <w:rsid w:val="00F06C67"/>
    <w:rsid w:val="00F06DFD"/>
    <w:rsid w:val="00F071D1"/>
    <w:rsid w:val="00F07406"/>
    <w:rsid w:val="00F07533"/>
    <w:rsid w:val="00F10629"/>
    <w:rsid w:val="00F10841"/>
    <w:rsid w:val="00F10BD5"/>
    <w:rsid w:val="00F11290"/>
    <w:rsid w:val="00F12539"/>
    <w:rsid w:val="00F13B91"/>
    <w:rsid w:val="00F13D59"/>
    <w:rsid w:val="00F15046"/>
    <w:rsid w:val="00F15C9B"/>
    <w:rsid w:val="00F15FA5"/>
    <w:rsid w:val="00F1613D"/>
    <w:rsid w:val="00F1626B"/>
    <w:rsid w:val="00F164E9"/>
    <w:rsid w:val="00F1654E"/>
    <w:rsid w:val="00F16833"/>
    <w:rsid w:val="00F169F1"/>
    <w:rsid w:val="00F16A19"/>
    <w:rsid w:val="00F16AF0"/>
    <w:rsid w:val="00F16DB1"/>
    <w:rsid w:val="00F17545"/>
    <w:rsid w:val="00F17A46"/>
    <w:rsid w:val="00F17C4B"/>
    <w:rsid w:val="00F17C6F"/>
    <w:rsid w:val="00F209B7"/>
    <w:rsid w:val="00F2125F"/>
    <w:rsid w:val="00F215B2"/>
    <w:rsid w:val="00F22389"/>
    <w:rsid w:val="00F227BB"/>
    <w:rsid w:val="00F23500"/>
    <w:rsid w:val="00F2376F"/>
    <w:rsid w:val="00F24296"/>
    <w:rsid w:val="00F243D8"/>
    <w:rsid w:val="00F2463D"/>
    <w:rsid w:val="00F25365"/>
    <w:rsid w:val="00F25F5C"/>
    <w:rsid w:val="00F26FFA"/>
    <w:rsid w:val="00F27087"/>
    <w:rsid w:val="00F27528"/>
    <w:rsid w:val="00F27A64"/>
    <w:rsid w:val="00F30082"/>
    <w:rsid w:val="00F301AC"/>
    <w:rsid w:val="00F30828"/>
    <w:rsid w:val="00F30A09"/>
    <w:rsid w:val="00F312EF"/>
    <w:rsid w:val="00F31381"/>
    <w:rsid w:val="00F313D6"/>
    <w:rsid w:val="00F316AA"/>
    <w:rsid w:val="00F3174B"/>
    <w:rsid w:val="00F31961"/>
    <w:rsid w:val="00F324D9"/>
    <w:rsid w:val="00F329AC"/>
    <w:rsid w:val="00F33186"/>
    <w:rsid w:val="00F33C92"/>
    <w:rsid w:val="00F33D51"/>
    <w:rsid w:val="00F33F93"/>
    <w:rsid w:val="00F34416"/>
    <w:rsid w:val="00F34438"/>
    <w:rsid w:val="00F35783"/>
    <w:rsid w:val="00F35FE9"/>
    <w:rsid w:val="00F37AE8"/>
    <w:rsid w:val="00F40ABA"/>
    <w:rsid w:val="00F40F0C"/>
    <w:rsid w:val="00F41518"/>
    <w:rsid w:val="00F4154C"/>
    <w:rsid w:val="00F41E63"/>
    <w:rsid w:val="00F42123"/>
    <w:rsid w:val="00F429C3"/>
    <w:rsid w:val="00F43540"/>
    <w:rsid w:val="00F4364C"/>
    <w:rsid w:val="00F44955"/>
    <w:rsid w:val="00F452A8"/>
    <w:rsid w:val="00F452BF"/>
    <w:rsid w:val="00F461B1"/>
    <w:rsid w:val="00F472B2"/>
    <w:rsid w:val="00F4766C"/>
    <w:rsid w:val="00F507D1"/>
    <w:rsid w:val="00F519CE"/>
    <w:rsid w:val="00F51ADA"/>
    <w:rsid w:val="00F51EC2"/>
    <w:rsid w:val="00F531AA"/>
    <w:rsid w:val="00F5325D"/>
    <w:rsid w:val="00F53AF3"/>
    <w:rsid w:val="00F54345"/>
    <w:rsid w:val="00F54BC0"/>
    <w:rsid w:val="00F54D55"/>
    <w:rsid w:val="00F5625A"/>
    <w:rsid w:val="00F56B53"/>
    <w:rsid w:val="00F57120"/>
    <w:rsid w:val="00F57AC3"/>
    <w:rsid w:val="00F607C5"/>
    <w:rsid w:val="00F60DEA"/>
    <w:rsid w:val="00F60E06"/>
    <w:rsid w:val="00F613AF"/>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5FE"/>
    <w:rsid w:val="00F728D5"/>
    <w:rsid w:val="00F72B72"/>
    <w:rsid w:val="00F732F4"/>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50F2"/>
    <w:rsid w:val="00F85133"/>
    <w:rsid w:val="00F859D8"/>
    <w:rsid w:val="00F85FC2"/>
    <w:rsid w:val="00F868F5"/>
    <w:rsid w:val="00F87523"/>
    <w:rsid w:val="00F87DA6"/>
    <w:rsid w:val="00F9056A"/>
    <w:rsid w:val="00F90F8D"/>
    <w:rsid w:val="00F90F95"/>
    <w:rsid w:val="00F9156B"/>
    <w:rsid w:val="00F91998"/>
    <w:rsid w:val="00F91CF1"/>
    <w:rsid w:val="00F9242E"/>
    <w:rsid w:val="00F92782"/>
    <w:rsid w:val="00F938A2"/>
    <w:rsid w:val="00F93AA9"/>
    <w:rsid w:val="00F94511"/>
    <w:rsid w:val="00F94B97"/>
    <w:rsid w:val="00F95071"/>
    <w:rsid w:val="00F952C6"/>
    <w:rsid w:val="00F9552D"/>
    <w:rsid w:val="00F95FA8"/>
    <w:rsid w:val="00F96966"/>
    <w:rsid w:val="00F96985"/>
    <w:rsid w:val="00F97838"/>
    <w:rsid w:val="00F97C4E"/>
    <w:rsid w:val="00FA03DA"/>
    <w:rsid w:val="00FA08CF"/>
    <w:rsid w:val="00FA08FA"/>
    <w:rsid w:val="00FA11E1"/>
    <w:rsid w:val="00FA12D2"/>
    <w:rsid w:val="00FA1ADA"/>
    <w:rsid w:val="00FA2A33"/>
    <w:rsid w:val="00FA2BB3"/>
    <w:rsid w:val="00FA2DF3"/>
    <w:rsid w:val="00FA3142"/>
    <w:rsid w:val="00FA31FB"/>
    <w:rsid w:val="00FA423A"/>
    <w:rsid w:val="00FA52EC"/>
    <w:rsid w:val="00FA5319"/>
    <w:rsid w:val="00FA6329"/>
    <w:rsid w:val="00FA699B"/>
    <w:rsid w:val="00FA6B32"/>
    <w:rsid w:val="00FA704A"/>
    <w:rsid w:val="00FA7297"/>
    <w:rsid w:val="00FB0F8B"/>
    <w:rsid w:val="00FB19A1"/>
    <w:rsid w:val="00FB2FCD"/>
    <w:rsid w:val="00FB342B"/>
    <w:rsid w:val="00FB3BB1"/>
    <w:rsid w:val="00FB455B"/>
    <w:rsid w:val="00FB46B7"/>
    <w:rsid w:val="00FB484F"/>
    <w:rsid w:val="00FB4C06"/>
    <w:rsid w:val="00FB4C80"/>
    <w:rsid w:val="00FB5540"/>
    <w:rsid w:val="00FB5657"/>
    <w:rsid w:val="00FB5B49"/>
    <w:rsid w:val="00FB624B"/>
    <w:rsid w:val="00FB65DA"/>
    <w:rsid w:val="00FB69CA"/>
    <w:rsid w:val="00FB6A6A"/>
    <w:rsid w:val="00FB6F61"/>
    <w:rsid w:val="00FC05EC"/>
    <w:rsid w:val="00FC0873"/>
    <w:rsid w:val="00FC129A"/>
    <w:rsid w:val="00FC160B"/>
    <w:rsid w:val="00FC183A"/>
    <w:rsid w:val="00FC23EA"/>
    <w:rsid w:val="00FC35B7"/>
    <w:rsid w:val="00FC4059"/>
    <w:rsid w:val="00FC45CF"/>
    <w:rsid w:val="00FC4847"/>
    <w:rsid w:val="00FC4AD0"/>
    <w:rsid w:val="00FC5B7C"/>
    <w:rsid w:val="00FC6982"/>
    <w:rsid w:val="00FC6DE5"/>
    <w:rsid w:val="00FC7313"/>
    <w:rsid w:val="00FC7429"/>
    <w:rsid w:val="00FC7CE7"/>
    <w:rsid w:val="00FD055A"/>
    <w:rsid w:val="00FD075F"/>
    <w:rsid w:val="00FD07F6"/>
    <w:rsid w:val="00FD0F96"/>
    <w:rsid w:val="00FD1963"/>
    <w:rsid w:val="00FD1EC8"/>
    <w:rsid w:val="00FD1F54"/>
    <w:rsid w:val="00FD3445"/>
    <w:rsid w:val="00FD3FB3"/>
    <w:rsid w:val="00FD47ED"/>
    <w:rsid w:val="00FD5F15"/>
    <w:rsid w:val="00FD726A"/>
    <w:rsid w:val="00FD74DB"/>
    <w:rsid w:val="00FD7660"/>
    <w:rsid w:val="00FE0655"/>
    <w:rsid w:val="00FE0AF2"/>
    <w:rsid w:val="00FE17E8"/>
    <w:rsid w:val="00FE1E40"/>
    <w:rsid w:val="00FE20E2"/>
    <w:rsid w:val="00FE2365"/>
    <w:rsid w:val="00FE26A4"/>
    <w:rsid w:val="00FE30B7"/>
    <w:rsid w:val="00FE3529"/>
    <w:rsid w:val="00FE4009"/>
    <w:rsid w:val="00FE4659"/>
    <w:rsid w:val="00FE4B0E"/>
    <w:rsid w:val="00FE4C7B"/>
    <w:rsid w:val="00FE4CAF"/>
    <w:rsid w:val="00FE5340"/>
    <w:rsid w:val="00FE5670"/>
    <w:rsid w:val="00FE5E76"/>
    <w:rsid w:val="00FE7078"/>
    <w:rsid w:val="00FE7336"/>
    <w:rsid w:val="00FE787C"/>
    <w:rsid w:val="00FF0779"/>
    <w:rsid w:val="00FF087F"/>
    <w:rsid w:val="00FF08E0"/>
    <w:rsid w:val="00FF2280"/>
    <w:rsid w:val="00FF45A5"/>
    <w:rsid w:val="00FF5C91"/>
    <w:rsid w:val="00FF606A"/>
    <w:rsid w:val="00FF62AE"/>
    <w:rsid w:val="0105327F"/>
    <w:rsid w:val="01A3CF63"/>
    <w:rsid w:val="01AC10EA"/>
    <w:rsid w:val="021EF81A"/>
    <w:rsid w:val="0481C252"/>
    <w:rsid w:val="05988A15"/>
    <w:rsid w:val="06DB4038"/>
    <w:rsid w:val="06DFCE96"/>
    <w:rsid w:val="073F53D1"/>
    <w:rsid w:val="073FE3A9"/>
    <w:rsid w:val="07B6AE0E"/>
    <w:rsid w:val="08608B12"/>
    <w:rsid w:val="0A9AF909"/>
    <w:rsid w:val="0B0EC349"/>
    <w:rsid w:val="0B71D3A9"/>
    <w:rsid w:val="0CC34FC0"/>
    <w:rsid w:val="0ED4720C"/>
    <w:rsid w:val="0EF857AD"/>
    <w:rsid w:val="1047BE8D"/>
    <w:rsid w:val="118D0E76"/>
    <w:rsid w:val="11A47BF9"/>
    <w:rsid w:val="127A76F4"/>
    <w:rsid w:val="132A71E8"/>
    <w:rsid w:val="1442B41E"/>
    <w:rsid w:val="174CEBF8"/>
    <w:rsid w:val="181F6209"/>
    <w:rsid w:val="18D00043"/>
    <w:rsid w:val="1A6BD0A4"/>
    <w:rsid w:val="1A8C717E"/>
    <w:rsid w:val="1AB0FDB8"/>
    <w:rsid w:val="1B947DBE"/>
    <w:rsid w:val="1C40EEB2"/>
    <w:rsid w:val="1CA161B0"/>
    <w:rsid w:val="1CA41C14"/>
    <w:rsid w:val="1DF0AB1B"/>
    <w:rsid w:val="1E0681C6"/>
    <w:rsid w:val="1E48F208"/>
    <w:rsid w:val="20524D1B"/>
    <w:rsid w:val="20D305BA"/>
    <w:rsid w:val="21D4EC1C"/>
    <w:rsid w:val="2216B161"/>
    <w:rsid w:val="22186CFC"/>
    <w:rsid w:val="22500550"/>
    <w:rsid w:val="22D1D38D"/>
    <w:rsid w:val="23FBC8C3"/>
    <w:rsid w:val="25CDEF69"/>
    <w:rsid w:val="260A7788"/>
    <w:rsid w:val="264B7D35"/>
    <w:rsid w:val="27423450"/>
    <w:rsid w:val="27491E7A"/>
    <w:rsid w:val="278E1BAB"/>
    <w:rsid w:val="27F2BF1C"/>
    <w:rsid w:val="2A3CF760"/>
    <w:rsid w:val="2D22B50A"/>
    <w:rsid w:val="2E610481"/>
    <w:rsid w:val="2EACEBDC"/>
    <w:rsid w:val="2FFCD4E2"/>
    <w:rsid w:val="31450AD3"/>
    <w:rsid w:val="32620611"/>
    <w:rsid w:val="32D5A1E9"/>
    <w:rsid w:val="336F257F"/>
    <w:rsid w:val="34786BE8"/>
    <w:rsid w:val="351AFECC"/>
    <w:rsid w:val="3652EE09"/>
    <w:rsid w:val="3668E78C"/>
    <w:rsid w:val="366B7F74"/>
    <w:rsid w:val="36BD7AB6"/>
    <w:rsid w:val="36C3F0E5"/>
    <w:rsid w:val="37264032"/>
    <w:rsid w:val="37340BA4"/>
    <w:rsid w:val="37672021"/>
    <w:rsid w:val="38EB9CD8"/>
    <w:rsid w:val="3993E27A"/>
    <w:rsid w:val="3B1909AA"/>
    <w:rsid w:val="3BE76321"/>
    <w:rsid w:val="3E55E092"/>
    <w:rsid w:val="3EC2788A"/>
    <w:rsid w:val="3F41D84D"/>
    <w:rsid w:val="3F52BDB3"/>
    <w:rsid w:val="3F88E8B9"/>
    <w:rsid w:val="40AB03BF"/>
    <w:rsid w:val="412F6C92"/>
    <w:rsid w:val="4289CFEA"/>
    <w:rsid w:val="428A5FC2"/>
    <w:rsid w:val="432B5F98"/>
    <w:rsid w:val="4410FC6A"/>
    <w:rsid w:val="448AF9E6"/>
    <w:rsid w:val="44FD72A1"/>
    <w:rsid w:val="45516512"/>
    <w:rsid w:val="4619438B"/>
    <w:rsid w:val="46B2D8A9"/>
    <w:rsid w:val="4702800F"/>
    <w:rsid w:val="479E59FD"/>
    <w:rsid w:val="4A4FD32B"/>
    <w:rsid w:val="4BF5678F"/>
    <w:rsid w:val="4C7AFEB0"/>
    <w:rsid w:val="4D71C193"/>
    <w:rsid w:val="4D787BDA"/>
    <w:rsid w:val="4D8C5F39"/>
    <w:rsid w:val="4D9137F0"/>
    <w:rsid w:val="4DAF205B"/>
    <w:rsid w:val="4E74EE01"/>
    <w:rsid w:val="4EB4A792"/>
    <w:rsid w:val="4F164D09"/>
    <w:rsid w:val="4F67E6AB"/>
    <w:rsid w:val="509039F8"/>
    <w:rsid w:val="50BD3DC1"/>
    <w:rsid w:val="51AC8EC3"/>
    <w:rsid w:val="5203CF82"/>
    <w:rsid w:val="525C89B7"/>
    <w:rsid w:val="52976811"/>
    <w:rsid w:val="5393B6A7"/>
    <w:rsid w:val="53E10317"/>
    <w:rsid w:val="54193E4A"/>
    <w:rsid w:val="54B3B027"/>
    <w:rsid w:val="5529E095"/>
    <w:rsid w:val="554530E5"/>
    <w:rsid w:val="557F2364"/>
    <w:rsid w:val="5593AD3F"/>
    <w:rsid w:val="564F8088"/>
    <w:rsid w:val="57810426"/>
    <w:rsid w:val="57B630B7"/>
    <w:rsid w:val="57BED600"/>
    <w:rsid w:val="587B5532"/>
    <w:rsid w:val="5A77D192"/>
    <w:rsid w:val="5ACD8F44"/>
    <w:rsid w:val="5B39B8D4"/>
    <w:rsid w:val="5BF2F70A"/>
    <w:rsid w:val="5DCBAD5C"/>
    <w:rsid w:val="5DF9BDE9"/>
    <w:rsid w:val="5E2505F4"/>
    <w:rsid w:val="5E69203B"/>
    <w:rsid w:val="6065AD8C"/>
    <w:rsid w:val="608DA31B"/>
    <w:rsid w:val="62A691AB"/>
    <w:rsid w:val="63098018"/>
    <w:rsid w:val="63D40EDB"/>
    <w:rsid w:val="63E7F8CB"/>
    <w:rsid w:val="653C8F57"/>
    <w:rsid w:val="6590960E"/>
    <w:rsid w:val="65BD967A"/>
    <w:rsid w:val="66DDC455"/>
    <w:rsid w:val="67242D14"/>
    <w:rsid w:val="67900750"/>
    <w:rsid w:val="683F26DC"/>
    <w:rsid w:val="6967D7D0"/>
    <w:rsid w:val="69744073"/>
    <w:rsid w:val="69FEDD4F"/>
    <w:rsid w:val="6A5C77AD"/>
    <w:rsid w:val="6B335614"/>
    <w:rsid w:val="6B793E2E"/>
    <w:rsid w:val="6BAB6494"/>
    <w:rsid w:val="6BABD0DB"/>
    <w:rsid w:val="6BE61079"/>
    <w:rsid w:val="6E678801"/>
    <w:rsid w:val="6E869918"/>
    <w:rsid w:val="6F2EC415"/>
    <w:rsid w:val="6F2EECB1"/>
    <w:rsid w:val="6FDFE3C4"/>
    <w:rsid w:val="6FFB4BC1"/>
    <w:rsid w:val="70E8DCA2"/>
    <w:rsid w:val="71D23147"/>
    <w:rsid w:val="728E6D05"/>
    <w:rsid w:val="736C28D7"/>
    <w:rsid w:val="73FAAABF"/>
    <w:rsid w:val="74444642"/>
    <w:rsid w:val="7504CC6E"/>
    <w:rsid w:val="757F6B9F"/>
    <w:rsid w:val="758369C4"/>
    <w:rsid w:val="759D2B17"/>
    <w:rsid w:val="769A1084"/>
    <w:rsid w:val="76F86D07"/>
    <w:rsid w:val="778F2FE2"/>
    <w:rsid w:val="79C9FE31"/>
    <w:rsid w:val="79F07B1A"/>
    <w:rsid w:val="7A7E519C"/>
    <w:rsid w:val="7AB56757"/>
    <w:rsid w:val="7AC90128"/>
    <w:rsid w:val="7B65624B"/>
    <w:rsid w:val="7C216EB6"/>
    <w:rsid w:val="7C31C15B"/>
    <w:rsid w:val="7C61E6B7"/>
    <w:rsid w:val="7C8324EB"/>
    <w:rsid w:val="7D771F33"/>
    <w:rsid w:val="7D816833"/>
    <w:rsid w:val="7D9FF22A"/>
    <w:rsid w:val="7DFE111A"/>
    <w:rsid w:val="7F23C8C2"/>
    <w:rsid w:val="7F3BC28B"/>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15:docId w15:val="{BB704F26-8998-4D50-BDE2-41785878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paragraph" w:customStyle="1" w:styleId="paragraph">
    <w:name w:val="paragraph"/>
    <w:basedOn w:val="Normal"/>
    <w:rsid w:val="00A64AA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fi-FI" w:eastAsia="fi-FI"/>
    </w:rPr>
  </w:style>
  <w:style w:type="character" w:customStyle="1" w:styleId="normaltextrun">
    <w:name w:val="normaltextrun"/>
    <w:basedOn w:val="DefaultParagraphFont"/>
    <w:rsid w:val="00A64AAC"/>
  </w:style>
  <w:style w:type="character" w:customStyle="1" w:styleId="eop">
    <w:name w:val="eop"/>
    <w:basedOn w:val="DefaultParagraphFont"/>
    <w:rsid w:val="00A6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79059929">
      <w:bodyDiv w:val="1"/>
      <w:marLeft w:val="0"/>
      <w:marRight w:val="0"/>
      <w:marTop w:val="0"/>
      <w:marBottom w:val="0"/>
      <w:divBdr>
        <w:top w:val="none" w:sz="0" w:space="0" w:color="auto"/>
        <w:left w:val="none" w:sz="0" w:space="0" w:color="auto"/>
        <w:bottom w:val="none" w:sz="0" w:space="0" w:color="auto"/>
        <w:right w:val="none" w:sz="0" w:space="0" w:color="auto"/>
      </w:divBdr>
      <w:divsChild>
        <w:div w:id="902522103">
          <w:marLeft w:val="0"/>
          <w:marRight w:val="0"/>
          <w:marTop w:val="0"/>
          <w:marBottom w:val="0"/>
          <w:divBdr>
            <w:top w:val="none" w:sz="0" w:space="0" w:color="auto"/>
            <w:left w:val="none" w:sz="0" w:space="0" w:color="auto"/>
            <w:bottom w:val="none" w:sz="0" w:space="0" w:color="auto"/>
            <w:right w:val="none" w:sz="0" w:space="0" w:color="auto"/>
          </w:divBdr>
          <w:divsChild>
            <w:div w:id="1009671703">
              <w:marLeft w:val="0"/>
              <w:marRight w:val="0"/>
              <w:marTop w:val="0"/>
              <w:marBottom w:val="0"/>
              <w:divBdr>
                <w:top w:val="none" w:sz="0" w:space="0" w:color="auto"/>
                <w:left w:val="none" w:sz="0" w:space="0" w:color="auto"/>
                <w:bottom w:val="none" w:sz="0" w:space="0" w:color="auto"/>
                <w:right w:val="none" w:sz="0" w:space="0" w:color="auto"/>
              </w:divBdr>
            </w:div>
            <w:div w:id="1109009240">
              <w:marLeft w:val="0"/>
              <w:marRight w:val="0"/>
              <w:marTop w:val="0"/>
              <w:marBottom w:val="0"/>
              <w:divBdr>
                <w:top w:val="none" w:sz="0" w:space="0" w:color="auto"/>
                <w:left w:val="none" w:sz="0" w:space="0" w:color="auto"/>
                <w:bottom w:val="none" w:sz="0" w:space="0" w:color="auto"/>
                <w:right w:val="none" w:sz="0" w:space="0" w:color="auto"/>
              </w:divBdr>
            </w:div>
            <w:div w:id="21398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23470118">
      <w:bodyDiv w:val="1"/>
      <w:marLeft w:val="0"/>
      <w:marRight w:val="0"/>
      <w:marTop w:val="0"/>
      <w:marBottom w:val="0"/>
      <w:divBdr>
        <w:top w:val="none" w:sz="0" w:space="0" w:color="auto"/>
        <w:left w:val="none" w:sz="0" w:space="0" w:color="auto"/>
        <w:bottom w:val="none" w:sz="0" w:space="0" w:color="auto"/>
        <w:right w:val="none" w:sz="0" w:space="0" w:color="auto"/>
      </w:divBdr>
      <w:divsChild>
        <w:div w:id="957221619">
          <w:marLeft w:val="0"/>
          <w:marRight w:val="0"/>
          <w:marTop w:val="0"/>
          <w:marBottom w:val="0"/>
          <w:divBdr>
            <w:top w:val="none" w:sz="0" w:space="0" w:color="auto"/>
            <w:left w:val="none" w:sz="0" w:space="0" w:color="auto"/>
            <w:bottom w:val="none" w:sz="0" w:space="0" w:color="auto"/>
            <w:right w:val="none" w:sz="0" w:space="0" w:color="auto"/>
          </w:divBdr>
          <w:divsChild>
            <w:div w:id="38095425">
              <w:marLeft w:val="0"/>
              <w:marRight w:val="0"/>
              <w:marTop w:val="0"/>
              <w:marBottom w:val="0"/>
              <w:divBdr>
                <w:top w:val="none" w:sz="0" w:space="0" w:color="auto"/>
                <w:left w:val="none" w:sz="0" w:space="0" w:color="auto"/>
                <w:bottom w:val="none" w:sz="0" w:space="0" w:color="auto"/>
                <w:right w:val="none" w:sz="0" w:space="0" w:color="auto"/>
              </w:divBdr>
            </w:div>
            <w:div w:id="73034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5651">
      <w:bodyDiv w:val="1"/>
      <w:marLeft w:val="0"/>
      <w:marRight w:val="0"/>
      <w:marTop w:val="0"/>
      <w:marBottom w:val="0"/>
      <w:divBdr>
        <w:top w:val="none" w:sz="0" w:space="0" w:color="auto"/>
        <w:left w:val="none" w:sz="0" w:space="0" w:color="auto"/>
        <w:bottom w:val="none" w:sz="0" w:space="0" w:color="auto"/>
        <w:right w:val="none" w:sz="0" w:space="0" w:color="auto"/>
      </w:divBdr>
      <w:divsChild>
        <w:div w:id="385026707">
          <w:marLeft w:val="0"/>
          <w:marRight w:val="0"/>
          <w:marTop w:val="0"/>
          <w:marBottom w:val="0"/>
          <w:divBdr>
            <w:top w:val="none" w:sz="0" w:space="0" w:color="auto"/>
            <w:left w:val="none" w:sz="0" w:space="0" w:color="auto"/>
            <w:bottom w:val="none" w:sz="0" w:space="0" w:color="auto"/>
            <w:right w:val="none" w:sz="0" w:space="0" w:color="auto"/>
          </w:divBdr>
        </w:div>
        <w:div w:id="1021392685">
          <w:marLeft w:val="0"/>
          <w:marRight w:val="0"/>
          <w:marTop w:val="0"/>
          <w:marBottom w:val="0"/>
          <w:divBdr>
            <w:top w:val="none" w:sz="0" w:space="0" w:color="auto"/>
            <w:left w:val="none" w:sz="0" w:space="0" w:color="auto"/>
            <w:bottom w:val="none" w:sz="0" w:space="0" w:color="auto"/>
            <w:right w:val="none" w:sz="0" w:space="0" w:color="auto"/>
          </w:divBdr>
        </w:div>
        <w:div w:id="1061976468">
          <w:marLeft w:val="0"/>
          <w:marRight w:val="0"/>
          <w:marTop w:val="0"/>
          <w:marBottom w:val="0"/>
          <w:divBdr>
            <w:top w:val="none" w:sz="0" w:space="0" w:color="auto"/>
            <w:left w:val="none" w:sz="0" w:space="0" w:color="auto"/>
            <w:bottom w:val="none" w:sz="0" w:space="0" w:color="auto"/>
            <w:right w:val="none" w:sz="0" w:space="0" w:color="auto"/>
          </w:divBdr>
        </w:div>
        <w:div w:id="1177574300">
          <w:marLeft w:val="0"/>
          <w:marRight w:val="0"/>
          <w:marTop w:val="0"/>
          <w:marBottom w:val="0"/>
          <w:divBdr>
            <w:top w:val="none" w:sz="0" w:space="0" w:color="auto"/>
            <w:left w:val="none" w:sz="0" w:space="0" w:color="auto"/>
            <w:bottom w:val="none" w:sz="0" w:space="0" w:color="auto"/>
            <w:right w:val="none" w:sz="0" w:space="0" w:color="auto"/>
          </w:divBdr>
        </w:div>
      </w:divsChild>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80454887">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490576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107679">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175507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390228397">
      <w:bodyDiv w:val="1"/>
      <w:marLeft w:val="0"/>
      <w:marRight w:val="0"/>
      <w:marTop w:val="0"/>
      <w:marBottom w:val="0"/>
      <w:divBdr>
        <w:top w:val="none" w:sz="0" w:space="0" w:color="auto"/>
        <w:left w:val="none" w:sz="0" w:space="0" w:color="auto"/>
        <w:bottom w:val="none" w:sz="0" w:space="0" w:color="auto"/>
        <w:right w:val="none" w:sz="0" w:space="0" w:color="auto"/>
      </w:divBdr>
      <w:divsChild>
        <w:div w:id="183716801">
          <w:marLeft w:val="0"/>
          <w:marRight w:val="0"/>
          <w:marTop w:val="0"/>
          <w:marBottom w:val="0"/>
          <w:divBdr>
            <w:top w:val="none" w:sz="0" w:space="0" w:color="auto"/>
            <w:left w:val="none" w:sz="0" w:space="0" w:color="auto"/>
            <w:bottom w:val="none" w:sz="0" w:space="0" w:color="auto"/>
            <w:right w:val="none" w:sz="0" w:space="0" w:color="auto"/>
          </w:divBdr>
          <w:divsChild>
            <w:div w:id="419370906">
              <w:marLeft w:val="0"/>
              <w:marRight w:val="0"/>
              <w:marTop w:val="0"/>
              <w:marBottom w:val="0"/>
              <w:divBdr>
                <w:top w:val="none" w:sz="0" w:space="0" w:color="auto"/>
                <w:left w:val="none" w:sz="0" w:space="0" w:color="auto"/>
                <w:bottom w:val="none" w:sz="0" w:space="0" w:color="auto"/>
                <w:right w:val="none" w:sz="0" w:space="0" w:color="auto"/>
              </w:divBdr>
            </w:div>
            <w:div w:id="1068263825">
              <w:marLeft w:val="0"/>
              <w:marRight w:val="0"/>
              <w:marTop w:val="0"/>
              <w:marBottom w:val="0"/>
              <w:divBdr>
                <w:top w:val="none" w:sz="0" w:space="0" w:color="auto"/>
                <w:left w:val="none" w:sz="0" w:space="0" w:color="auto"/>
                <w:bottom w:val="none" w:sz="0" w:space="0" w:color="auto"/>
                <w:right w:val="none" w:sz="0" w:space="0" w:color="auto"/>
              </w:divBdr>
            </w:div>
            <w:div w:id="19510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782889">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81403025">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4530779">
      <w:bodyDiv w:val="1"/>
      <w:marLeft w:val="0"/>
      <w:marRight w:val="0"/>
      <w:marTop w:val="0"/>
      <w:marBottom w:val="0"/>
      <w:divBdr>
        <w:top w:val="none" w:sz="0" w:space="0" w:color="auto"/>
        <w:left w:val="none" w:sz="0" w:space="0" w:color="auto"/>
        <w:bottom w:val="none" w:sz="0" w:space="0" w:color="auto"/>
        <w:right w:val="none" w:sz="0" w:space="0" w:color="auto"/>
      </w:divBdr>
      <w:divsChild>
        <w:div w:id="87387320">
          <w:marLeft w:val="0"/>
          <w:marRight w:val="0"/>
          <w:marTop w:val="0"/>
          <w:marBottom w:val="0"/>
          <w:divBdr>
            <w:top w:val="none" w:sz="0" w:space="0" w:color="auto"/>
            <w:left w:val="none" w:sz="0" w:space="0" w:color="auto"/>
            <w:bottom w:val="none" w:sz="0" w:space="0" w:color="auto"/>
            <w:right w:val="none" w:sz="0" w:space="0" w:color="auto"/>
          </w:divBdr>
          <w:divsChild>
            <w:div w:id="1148863591">
              <w:marLeft w:val="0"/>
              <w:marRight w:val="0"/>
              <w:marTop w:val="0"/>
              <w:marBottom w:val="0"/>
              <w:divBdr>
                <w:top w:val="none" w:sz="0" w:space="0" w:color="auto"/>
                <w:left w:val="none" w:sz="0" w:space="0" w:color="auto"/>
                <w:bottom w:val="none" w:sz="0" w:space="0" w:color="auto"/>
                <w:right w:val="none" w:sz="0" w:space="0" w:color="auto"/>
              </w:divBdr>
            </w:div>
            <w:div w:id="1383672581">
              <w:marLeft w:val="0"/>
              <w:marRight w:val="0"/>
              <w:marTop w:val="0"/>
              <w:marBottom w:val="0"/>
              <w:divBdr>
                <w:top w:val="none" w:sz="0" w:space="0" w:color="auto"/>
                <w:left w:val="none" w:sz="0" w:space="0" w:color="auto"/>
                <w:bottom w:val="none" w:sz="0" w:space="0" w:color="auto"/>
                <w:right w:val="none" w:sz="0" w:space="0" w:color="auto"/>
              </w:divBdr>
            </w:div>
            <w:div w:id="175266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5AIRPNAIUNRU-1156379521-2749</_dlc_DocId>
    <_dlc_DocIdUrl xmlns="71c5aaf6-e6ce-465b-b873-5148d2a4c105">
      <Url>https://nokia.sharepoint.com/sites/c5g/e2earch/_layouts/15/DocIdRedir.aspx?ID=5AIRPNAIUNRU-1156379521-2749</Url>
      <Description>5AIRPNAIUNRU-1156379521-2749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50A2EE-6A7B-4C86-844A-BD1ABDDC584B}">
  <ds:schemaRefs>
    <ds:schemaRef ds:uri="http://schemas.openxmlformats.org/officeDocument/2006/bibliography"/>
  </ds:schemaRefs>
</ds:datastoreItem>
</file>

<file path=customXml/itemProps2.xml><?xml version="1.0" encoding="utf-8"?>
<ds:datastoreItem xmlns:ds="http://schemas.openxmlformats.org/officeDocument/2006/customXml" ds:itemID="{5A61D7D7-6A4A-4CA1-881E-CC94B028719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b1e1cf1a-759b-4612-9ceb-2888e9efb08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6C7976-2027-457D-9172-6896C8E8BA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20</TotalTime>
  <Pages>6</Pages>
  <Words>1308</Words>
  <Characters>7885</Characters>
  <Application>Microsoft Office Word</Application>
  <DocSecurity>0</DocSecurity>
  <Lines>342</Lines>
  <Paragraphs>213</Paragraphs>
  <ScaleCrop>false</ScaleCrop>
  <Company>Ericsson</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cp:lastModifiedBy>
  <cp:revision>17</cp:revision>
  <cp:lastPrinted>2020-05-20T22:03:00Z</cp:lastPrinted>
  <dcterms:created xsi:type="dcterms:W3CDTF">2022-02-08T13:15:00Z</dcterms:created>
  <dcterms:modified xsi:type="dcterms:W3CDTF">2022-02-11T06:24:00Z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f70199aa-6306-4f2e-9e2e-e59049a850bd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